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06E" w:rsidRDefault="00C0706E" w:rsidP="00407320">
      <w:pPr>
        <w:pBdr>
          <w:top w:val="single" w:sz="4" w:space="1" w:color="auto"/>
          <w:left w:val="single" w:sz="4" w:space="4" w:color="auto"/>
          <w:bottom w:val="single" w:sz="4" w:space="1" w:color="auto"/>
          <w:right w:val="single" w:sz="4" w:space="4" w:color="auto"/>
        </w:pBdr>
        <w:jc w:val="center"/>
        <w:rPr>
          <w:b/>
          <w:sz w:val="24"/>
        </w:rPr>
      </w:pPr>
    </w:p>
    <w:p w:rsidR="00C0706E" w:rsidRDefault="00C0706E"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C0706E" w:rsidRDefault="00C0706E" w:rsidP="00407320">
      <w:pPr>
        <w:pBdr>
          <w:top w:val="single" w:sz="4" w:space="1" w:color="auto"/>
          <w:left w:val="single" w:sz="4" w:space="4" w:color="auto"/>
          <w:bottom w:val="single" w:sz="4" w:space="1" w:color="auto"/>
          <w:right w:val="single" w:sz="4" w:space="4" w:color="auto"/>
        </w:pBdr>
        <w:rPr>
          <w:bCs/>
          <w:sz w:val="24"/>
        </w:rPr>
      </w:pPr>
    </w:p>
    <w:p w:rsidR="00C0706E" w:rsidRDefault="00C0706E"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C0706E" w:rsidRPr="00F37851" w:rsidRDefault="00C0706E"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C0706E" w:rsidRPr="00F37851" w:rsidRDefault="00C0706E"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C0706E" w:rsidRDefault="00C0706E"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0706E" w:rsidRPr="006B17C1" w:rsidRDefault="00C0706E"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0706E" w:rsidRPr="006B17C1" w:rsidRDefault="00C0706E"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0706E" w:rsidRPr="00F37851" w:rsidRDefault="00C0706E" w:rsidP="00407320">
      <w:pPr>
        <w:pBdr>
          <w:top w:val="single" w:sz="4" w:space="1" w:color="auto"/>
          <w:left w:val="single" w:sz="4" w:space="4" w:color="auto"/>
          <w:bottom w:val="single" w:sz="4" w:space="1" w:color="auto"/>
          <w:right w:val="single" w:sz="4" w:space="4" w:color="auto"/>
        </w:pBdr>
        <w:rPr>
          <w:sz w:val="24"/>
        </w:rPr>
      </w:pPr>
    </w:p>
    <w:p w:rsidR="00C0706E" w:rsidRPr="00B7492B" w:rsidRDefault="00C0706E" w:rsidP="00407320">
      <w:pPr>
        <w:pBdr>
          <w:top w:val="single" w:sz="4" w:space="1" w:color="auto"/>
          <w:left w:val="single" w:sz="4" w:space="4" w:color="auto"/>
          <w:bottom w:val="single" w:sz="4" w:space="1" w:color="auto"/>
          <w:right w:val="single" w:sz="4" w:space="4" w:color="auto"/>
        </w:pBdr>
        <w:rPr>
          <w:sz w:val="24"/>
        </w:rPr>
      </w:pPr>
    </w:p>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835"/>
        <w:gridCol w:w="4253"/>
        <w:gridCol w:w="1275"/>
        <w:gridCol w:w="1560"/>
        <w:gridCol w:w="226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0" w:name="_Hlk524395357"/>
            <w:r w:rsidRPr="004149D1">
              <w:rPr>
                <w:rFonts w:ascii="Tahoma" w:hAnsi="Tahoma" w:cs="Tahoma"/>
                <w:b/>
                <w:sz w:val="16"/>
                <w:szCs w:val="16"/>
              </w:rPr>
              <w:t>SÜRE</w:t>
            </w:r>
          </w:p>
        </w:tc>
        <w:tc>
          <w:tcPr>
            <w:tcW w:w="212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83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425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6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226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212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83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425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0"/>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EYLÜL</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8 Eylül – 12 Eylül</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(Kukla Olma)</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Dikkati belirli bir noktada toplaması amaçlanır.</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Yukarıda bir noktaya kollar gergin olarak uzanılır. Nefes alınır.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Öğretmenin işareti ile kollar ve baş serbest olarak öne düşercesine bırakılır. Nefes verilir.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Lider parmak şıklatarak kademe kademe yavaşça grubu ayağa kalkmasını sağlar.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Sonra baş dik duruma getirilir.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4253" w:type="dxa"/>
            <w:vAlign w:val="center"/>
          </w:tcPr>
          <w:p w:rsidR="00C0706E" w:rsidRPr="004149D1" w:rsidRDefault="00C0706E" w:rsidP="004149D1">
            <w:pPr>
              <w:spacing w:after="0" w:line="240" w:lineRule="auto"/>
              <w:rPr>
                <w:rFonts w:ascii="Tahoma" w:hAnsi="Tahoma" w:cs="Tahoma"/>
                <w:sz w:val="20"/>
                <w:szCs w:val="20"/>
              </w:rPr>
            </w:pPr>
            <w:r w:rsidRPr="004149D1">
              <w:rPr>
                <w:rFonts w:ascii="Tahoma" w:hAnsi="Tahoma" w:cs="Tahoma"/>
                <w:b/>
                <w:bCs/>
                <w:sz w:val="20"/>
                <w:szCs w:val="20"/>
              </w:rPr>
              <w:t>Rüzgaroğlu Masalı</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695"/>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EYLÜL</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15 Eylül – 19 Eylül</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(Doğaçlama)</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Isınma, bedeni dans yoluyla kullanma, empatiye dönük doğaçlamalar ve rahatlama amaçlanır.</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Grup üçe ayrılır. Yanardağ patlaması, şatoda hayalet,</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köyde sabah tümcelerinin kendilerine çağrıştırdığı imgeleri, ses ve hareketlerle canlandırmaları istenir.</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550"/>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bookmarkStart w:id="1" w:name="_Hlk17046012"/>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4253"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Mendil kapmaca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1"/>
    </w:tbl>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835"/>
        <w:gridCol w:w="4253"/>
        <w:gridCol w:w="1275"/>
        <w:gridCol w:w="1560"/>
        <w:gridCol w:w="226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212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83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425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6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226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212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83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425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857"/>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EYLÜL</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22 Eylül – 26 Eylül</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(Karda Oyun – Düşsel)</w:t>
            </w:r>
          </w:p>
          <w:p w:rsidR="00C0706E" w:rsidRPr="004149D1" w:rsidRDefault="00C0706E" w:rsidP="004149D1">
            <w:pPr>
              <w:spacing w:after="0" w:line="240" w:lineRule="auto"/>
              <w:jc w:val="center"/>
              <w:rPr>
                <w:rFonts w:ascii="Tahoma" w:hAnsi="Tahoma" w:cs="Tahoma"/>
                <w:b/>
                <w:sz w:val="16"/>
                <w:szCs w:val="16"/>
              </w:rPr>
            </w:pP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Gözlemlerini duygularını ve deneyimlerini anlatmada bedenini kullanma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Düş gücünü zenginleştirme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Gözlemlerini, deneyimlerini ve düşlerini resimlerine renklerde aktarma</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Öğretmen: “Önce karda yürüyelim.” diyerek öğrencileriyle birlikte karda yürüyormuş gibi yürümeye başlar. Öğretmen: “Aman dikkat edin, burası buz tutmuş kayabilirsiniz.” dediğinde, bazı öğrenciler düşmemek için birbirlerine tutunurken bazıları da kayarak düşer. Öğretmen, düşen öğrencilere “Bir yerin ağrıdı mı?” diye sorarak “Bundan sonra dikkat et!” der.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Öğretmen, rastgele bir yer göstererek “Aaaa burada su birikmiş! Ortadaki taşın üstüne basarak karşıya geçelim.” diye uyarır. Öğrenciler, suyun içine düşmemek için çok dikkat eder. Taşın üstüne basarak geçer. Öğretmen; “Şimdi de yere uzanarak kar alalım” der. Halı üzerinde yuvarlanarak hepsi farklı farklı kardan adam oluşturur.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Öğretmen: “Şu anda ben, güneşim. Tüm ışığımı sizlere ileteceğim. Sıcaklığımla sizleri yavaş yavaş eriteceğim.” der. Öğretmen, kollarını yana açar. Gücünü, ışığını parmaklarının ucunda yoğunlaştırarak tüm öğrencileri etki alanına alıyormuş gibi yapar. Etki alanına giren öğrenciler, yavaş yavaş eriyerek yerde su olur.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Öğretmen: “Kardan adam yaptığınızda çocuklar da kartopu oynuyor ya da kar yağıyor olabilir, değil mi?” gibi anımsatmalarla resim kâğıdındaki kompozisyona ek düzenlemeler yapmaları gerektiğini hissettirir.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Bazı öğrenciler kardan adamın yanına çocuk da ekler. Kar yağarken yapanlar da olur. Çalışmalar sonunda öğretmen, resimleri tüm öğrencilerin görebileceği bir yerde sergiler.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4253" w:type="dxa"/>
            <w:vAlign w:val="center"/>
          </w:tcPr>
          <w:p w:rsidR="00C0706E" w:rsidRPr="004149D1" w:rsidRDefault="00C0706E" w:rsidP="004149D1">
            <w:pPr>
              <w:spacing w:after="0" w:line="240" w:lineRule="auto"/>
              <w:rPr>
                <w:rFonts w:ascii="Tahoma" w:hAnsi="Tahoma" w:cs="Tahoma"/>
                <w:b/>
                <w:sz w:val="20"/>
                <w:szCs w:val="20"/>
              </w:rPr>
            </w:pPr>
            <w:r w:rsidRPr="004149D1">
              <w:rPr>
                <w:rFonts w:ascii="Tahoma" w:hAnsi="Tahoma" w:cs="Tahoma"/>
                <w:b/>
                <w:sz w:val="20"/>
                <w:szCs w:val="20"/>
              </w:rPr>
              <w:t xml:space="preserve"> Limon Kız</w:t>
            </w:r>
          </w:p>
          <w:p w:rsidR="00C0706E" w:rsidRPr="004149D1" w:rsidRDefault="00C0706E" w:rsidP="004149D1">
            <w:pPr>
              <w:spacing w:after="0" w:line="240" w:lineRule="auto"/>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rPr>
                <w:rFonts w:ascii="Tahoma" w:hAnsi="Tahoma" w:cs="Tahoma"/>
                <w:sz w:val="16"/>
                <w:szCs w:val="16"/>
              </w:rPr>
            </w:pPr>
          </w:p>
        </w:tc>
        <w:tc>
          <w:tcPr>
            <w:tcW w:w="2268" w:type="dxa"/>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bl>
    <w:p w:rsidR="00C0706E" w:rsidRDefault="00C0706E" w:rsidP="00932D32"/>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410"/>
        <w:gridCol w:w="5245"/>
        <w:gridCol w:w="1275"/>
        <w:gridCol w:w="1701"/>
        <w:gridCol w:w="1560"/>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212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41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524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701"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56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212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41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524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701"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EKİM</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(4.HAFTA)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29 Eylül– 3 Ekim</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(Yaşlılar Doğaçlaması)</w:t>
            </w:r>
          </w:p>
        </w:tc>
        <w:tc>
          <w:tcPr>
            <w:tcW w:w="2410"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Isınma, bedeni dans yoluyla kullanma, empatiye dönük doğaçlamalar ve rahatlama amaçlanır.</w:t>
            </w:r>
          </w:p>
        </w:tc>
        <w:tc>
          <w:tcPr>
            <w:tcW w:w="524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İki yaşlı insan resminden hareket edilir. Resimlerin analizi</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yapılır. Bu kişilerin bulundukları yer, yaşları, ekonomik durumları, onlarla birlikte yaşayanlar, isimleri konusunda önerilerde bulunulur, oylama ile birine karar verilir. Karar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verilen özelliklerin canlandırılması istenir.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701"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560"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410"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5245"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Yedi kiremit</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701"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EKİM</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(5.HAFTA)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6 Ekim – 10 Ekim</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(Gazete Oyunu)</w:t>
            </w:r>
          </w:p>
        </w:tc>
        <w:tc>
          <w:tcPr>
            <w:tcW w:w="2410"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Oyunu belirlenen kurallara göre oynar.</w:t>
            </w:r>
          </w:p>
        </w:tc>
        <w:tc>
          <w:tcPr>
            <w:tcW w:w="524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Beş ya da yedişerli gruplar oluşturulur.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 grubun önüne gazete yayılır.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Halka şeklinde gazetenin etrafında müzik eşliğinde dans edilir. Müziğin durmasıyla herkes gazetenin üzerine zıplar.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Sonra oyun gazetenin yarısı atılarak devam eder.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 defasında gazete bölünerek oyuna devam edilir.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701"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560"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410"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5245" w:type="dxa"/>
            <w:vAlign w:val="center"/>
          </w:tcPr>
          <w:p w:rsidR="00C0706E" w:rsidRPr="004149D1" w:rsidRDefault="00C0706E" w:rsidP="004149D1">
            <w:pPr>
              <w:spacing w:after="0" w:line="240" w:lineRule="auto"/>
              <w:rPr>
                <w:rFonts w:ascii="Tahoma" w:hAnsi="Tahoma" w:cs="Tahoma"/>
                <w:b/>
                <w:sz w:val="20"/>
                <w:szCs w:val="20"/>
              </w:rPr>
            </w:pPr>
            <w:r w:rsidRPr="004149D1">
              <w:rPr>
                <w:rFonts w:ascii="Tahoma" w:hAnsi="Tahoma" w:cs="Tahoma"/>
                <w:b/>
                <w:sz w:val="20"/>
                <w:szCs w:val="20"/>
              </w:rPr>
              <w:t>Çirkin Ördek Yavrusu</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701"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835"/>
        <w:gridCol w:w="4253"/>
        <w:gridCol w:w="1275"/>
        <w:gridCol w:w="1560"/>
        <w:gridCol w:w="226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2" w:name="_Hlk17050152"/>
            <w:r w:rsidRPr="004149D1">
              <w:rPr>
                <w:rFonts w:ascii="Tahoma" w:hAnsi="Tahoma" w:cs="Tahoma"/>
                <w:b/>
                <w:sz w:val="16"/>
                <w:szCs w:val="16"/>
              </w:rPr>
              <w:t>SÜRE</w:t>
            </w:r>
          </w:p>
        </w:tc>
        <w:tc>
          <w:tcPr>
            <w:tcW w:w="212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83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425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6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226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212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83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425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2"/>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EKİM</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(6.HAFTA)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13 Ekim –17 Ekim</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(Kör Dolaştırma)</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Güven duygusu geliştirme</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İkişerli eş oluşturulur.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Eşlerden birisi gözlerini kapatır.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Diğer gözü kapalı olana mekânı dolaştırır.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Eşler değiştirilerek tekrar yapılır.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4253"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Kutu kutu pense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EKİM</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(7.HAFTA)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20 Ekim – 24 Ekim</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(Meyve Sepeti)</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Oyunu belirlenen kurallara göre oynar.</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Halka oluşturulur.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Halkada herkese elma, armut, muz diye sırayla isim verilir.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Oyunda yerleri çizerek belirlemek gereklidir.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“Elma” yönergesiyle elmalar yer değiştirir.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Diğer meyveler içinde söylenir.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“Meyve sepeti” yönergesiyle herkes yer değiştirir.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Açıkta kalan ebe olur.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İki meyvenin adı söylenebilir.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Boş kalan yere adı söylenen meyve geçer.(Kurallı oyunu öğrenme, kurala uyma yararı vardır. Pasif öğrenciyi aktif hâle getirir.)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4253" w:type="dxa"/>
            <w:vAlign w:val="center"/>
          </w:tcPr>
          <w:p w:rsidR="00C0706E" w:rsidRPr="004149D1" w:rsidRDefault="00C0706E" w:rsidP="004149D1">
            <w:pPr>
              <w:spacing w:after="0" w:line="240" w:lineRule="auto"/>
              <w:rPr>
                <w:rFonts w:ascii="Tahoma" w:hAnsi="Tahoma" w:cs="Tahoma"/>
                <w:b/>
                <w:sz w:val="20"/>
                <w:szCs w:val="20"/>
              </w:rPr>
            </w:pPr>
            <w:r w:rsidRPr="004149D1">
              <w:rPr>
                <w:rFonts w:ascii="Tahoma" w:hAnsi="Tahoma" w:cs="Tahoma"/>
                <w:b/>
                <w:sz w:val="20"/>
                <w:szCs w:val="20"/>
              </w:rPr>
              <w:t xml:space="preserve"> Pamuk Prenses ve Yedi Cüceler</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835"/>
        <w:gridCol w:w="4253"/>
        <w:gridCol w:w="1275"/>
        <w:gridCol w:w="1560"/>
        <w:gridCol w:w="226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212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83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425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6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226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212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83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425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EKİM - KASIM</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(8.HAFTA)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27 Ekim – 31 Ekim</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(Pandomim)</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Herhangi bir varlığı ya da karakteri kendi hayal dünyasını da katarak davranışsal ve duygusal özellikleriyle canlandırabilme.</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Aşağıdaki yönlendirmelere uygun canlandırmalar yapılır.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Tatma: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Çok lezzetli bir çikolata parçası yemek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Ekşi bir üzüm yemek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Acı bir biber yemek</w:t>
            </w:r>
          </w:p>
          <w:p w:rsidR="00C0706E" w:rsidRPr="004149D1" w:rsidRDefault="00C0706E" w:rsidP="004149D1">
            <w:pPr>
              <w:spacing w:after="0" w:line="240" w:lineRule="auto"/>
              <w:rPr>
                <w:rFonts w:ascii="Tahoma" w:hAnsi="Tahoma" w:cs="Tahoma"/>
                <w:sz w:val="16"/>
                <w:szCs w:val="16"/>
              </w:rPr>
            </w:pP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4253"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Yerden yüksek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KASIM</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(9.HAFTA)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03 Kasım – 7 Kasım</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(Pandomim)</w:t>
            </w:r>
          </w:p>
          <w:p w:rsidR="00C0706E" w:rsidRPr="004149D1" w:rsidRDefault="00C0706E" w:rsidP="004149D1">
            <w:pPr>
              <w:spacing w:after="0" w:line="240" w:lineRule="auto"/>
              <w:jc w:val="center"/>
              <w:rPr>
                <w:rFonts w:ascii="Tahoma" w:hAnsi="Tahoma" w:cs="Tahoma"/>
                <w:b/>
                <w:sz w:val="16"/>
                <w:szCs w:val="16"/>
              </w:rPr>
            </w:pP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Herhangi bir varlığı ya da karakteri kendi hayal dünyasını da katarak davranışsal ve duygusal özellikleriyle canlandırabilme.</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Aşağıdaki yönlendirmelere uygun canlandırmalar yapılır.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İşitme: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Balon patlamasını duyma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Bir hışırtıyı duyup ne olduğuna karar verme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Uzaktan gelen satıcının sesine karar verme</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4253" w:type="dxa"/>
            <w:vAlign w:val="center"/>
          </w:tcPr>
          <w:p w:rsidR="00C0706E" w:rsidRPr="004149D1" w:rsidRDefault="00C0706E" w:rsidP="004149D1">
            <w:pPr>
              <w:spacing w:after="0" w:line="240" w:lineRule="auto"/>
              <w:rPr>
                <w:rFonts w:ascii="Tahoma" w:hAnsi="Tahoma" w:cs="Tahoma"/>
                <w:b/>
                <w:sz w:val="20"/>
                <w:szCs w:val="20"/>
              </w:rPr>
            </w:pPr>
            <w:r w:rsidRPr="004149D1">
              <w:rPr>
                <w:rFonts w:ascii="Tahoma" w:hAnsi="Tahoma" w:cs="Tahoma"/>
                <w:b/>
                <w:sz w:val="20"/>
                <w:szCs w:val="20"/>
              </w:rPr>
              <w:t>Karga ile Tilki</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932D32"/>
    <w:p w:rsidR="00C0706E" w:rsidRDefault="00C0706E" w:rsidP="00932D32"/>
    <w:p w:rsidR="00C0706E" w:rsidRDefault="00C0706E" w:rsidP="00932D32"/>
    <w:p w:rsidR="00C0706E" w:rsidRDefault="00C0706E" w:rsidP="00932D32"/>
    <w:p w:rsidR="00C0706E" w:rsidRDefault="00C0706E" w:rsidP="00932D32"/>
    <w:p w:rsidR="00C0706E" w:rsidRDefault="00C0706E" w:rsidP="00932D32"/>
    <w:p w:rsidR="00C0706E" w:rsidRDefault="00C0706E" w:rsidP="00695B2B">
      <w:pPr>
        <w:jc w:val="center"/>
        <w:rPr>
          <w:rFonts w:ascii="Tahoma" w:hAnsi="Tahoma" w:cs="Tahoma"/>
          <w:color w:val="FF0000"/>
          <w:sz w:val="100"/>
          <w:szCs w:val="100"/>
        </w:rPr>
      </w:pPr>
      <w:r w:rsidRPr="005F0E56">
        <w:rPr>
          <w:rFonts w:ascii="Tahoma" w:hAnsi="Tahoma" w:cs="Tahoma"/>
          <w:color w:val="FF0000"/>
          <w:sz w:val="100"/>
          <w:szCs w:val="100"/>
        </w:rPr>
        <w:t>ARA TATİL</w:t>
      </w:r>
    </w:p>
    <w:p w:rsidR="00C0706E" w:rsidRPr="005F0E56" w:rsidRDefault="00C0706E" w:rsidP="00695B2B">
      <w:pPr>
        <w:jc w:val="center"/>
        <w:rPr>
          <w:rFonts w:ascii="Tahoma" w:hAnsi="Tahoma" w:cs="Tahoma"/>
          <w:color w:val="FF0000"/>
          <w:sz w:val="60"/>
          <w:szCs w:val="60"/>
        </w:rPr>
      </w:pPr>
      <w:r w:rsidRPr="005F0E56">
        <w:rPr>
          <w:rFonts w:ascii="Tahoma" w:hAnsi="Tahoma" w:cs="Tahoma"/>
          <w:color w:val="FF0000"/>
          <w:sz w:val="60"/>
          <w:szCs w:val="60"/>
        </w:rPr>
        <w:t>(</w:t>
      </w:r>
      <w:r>
        <w:rPr>
          <w:rFonts w:ascii="Tahoma" w:hAnsi="Tahoma" w:cs="Tahoma"/>
          <w:color w:val="FF0000"/>
          <w:sz w:val="60"/>
          <w:szCs w:val="60"/>
        </w:rPr>
        <w:t>10-14</w:t>
      </w:r>
      <w:r w:rsidRPr="005F0E56">
        <w:rPr>
          <w:rFonts w:ascii="Tahoma" w:hAnsi="Tahoma" w:cs="Tahoma"/>
          <w:color w:val="FF0000"/>
          <w:sz w:val="60"/>
          <w:szCs w:val="60"/>
        </w:rPr>
        <w:t xml:space="preserve"> Kasım)</w:t>
      </w:r>
    </w:p>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835"/>
        <w:gridCol w:w="4253"/>
        <w:gridCol w:w="1275"/>
        <w:gridCol w:w="1560"/>
        <w:gridCol w:w="226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3" w:name="_Hlk17052364"/>
            <w:r w:rsidRPr="004149D1">
              <w:rPr>
                <w:rFonts w:ascii="Tahoma" w:hAnsi="Tahoma" w:cs="Tahoma"/>
                <w:b/>
                <w:sz w:val="16"/>
                <w:szCs w:val="16"/>
              </w:rPr>
              <w:t>SÜRE</w:t>
            </w:r>
          </w:p>
        </w:tc>
        <w:tc>
          <w:tcPr>
            <w:tcW w:w="212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83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425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6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226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212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83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425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KASIM</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(10.HAFTA)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17 Kasım – 21 Kasım</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(Pandomim)</w:t>
            </w:r>
          </w:p>
          <w:p w:rsidR="00C0706E" w:rsidRPr="004149D1" w:rsidRDefault="00C0706E" w:rsidP="004149D1">
            <w:pPr>
              <w:spacing w:after="0" w:line="240" w:lineRule="auto"/>
              <w:jc w:val="center"/>
              <w:rPr>
                <w:rFonts w:ascii="Tahoma" w:hAnsi="Tahoma" w:cs="Tahoma"/>
                <w:b/>
                <w:sz w:val="16"/>
                <w:szCs w:val="16"/>
              </w:rPr>
            </w:pP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Herhangi bir varlığı ya da karakteri kendi hayal dünyasını da katarak davranışsal ve duygusal özellikleriyle canlandırabilme.</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Aşağıdaki yönlendirmelere uygun canlandırmalar yapılır.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Dokunma: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Buz parçasına dokunmak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Tarağın dişlerine dokunmak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Peluşa dokunmak</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4253"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Misket</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3"/>
    </w:tbl>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835"/>
        <w:gridCol w:w="4253"/>
        <w:gridCol w:w="1275"/>
        <w:gridCol w:w="1560"/>
        <w:gridCol w:w="226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212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83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425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6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226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212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83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425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KASIM</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(11.HAFTA)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24 Kasım – 28 Kasım</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(Pandomim)</w:t>
            </w:r>
          </w:p>
          <w:p w:rsidR="00C0706E" w:rsidRPr="004149D1" w:rsidRDefault="00C0706E" w:rsidP="004149D1">
            <w:pPr>
              <w:spacing w:after="0" w:line="240" w:lineRule="auto"/>
              <w:jc w:val="center"/>
              <w:rPr>
                <w:rFonts w:ascii="Tahoma" w:hAnsi="Tahoma" w:cs="Tahoma"/>
                <w:b/>
                <w:sz w:val="16"/>
                <w:szCs w:val="16"/>
              </w:rPr>
            </w:pP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Herhangi bir varlığı ya da karakteri kendi hayal dünyasını da katarak davranışsal ve duygusal özellikleriyle canlandırabilme.</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Aşağıdaki yönlendirmelere uygun canlandırmalar yapılır.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Okulda kuş:</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Sınıfa giriyorsunuz.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Sınıfta bir kuş buluyorsunuz.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Çok eğleniyorsunuz.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Kuş pencereden uçuyor.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Üzülüyorsunuz.</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4253" w:type="dxa"/>
            <w:vAlign w:val="center"/>
          </w:tcPr>
          <w:p w:rsidR="00C0706E" w:rsidRPr="004149D1" w:rsidRDefault="00C0706E" w:rsidP="004149D1">
            <w:pPr>
              <w:spacing w:after="0" w:line="240" w:lineRule="auto"/>
              <w:rPr>
                <w:rFonts w:ascii="Tahoma" w:hAnsi="Tahoma" w:cs="Tahoma"/>
                <w:b/>
                <w:sz w:val="20"/>
                <w:szCs w:val="20"/>
              </w:rPr>
            </w:pPr>
            <w:r w:rsidRPr="004149D1">
              <w:rPr>
                <w:rFonts w:ascii="Tahoma" w:hAnsi="Tahoma" w:cs="Tahoma"/>
                <w:b/>
                <w:sz w:val="20"/>
                <w:szCs w:val="20"/>
              </w:rPr>
              <w:t>Rapunzel</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ARALIK</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(12.HAFTA)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 Aralık -5 Aralık</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(Rol Oynama)</w:t>
            </w:r>
          </w:p>
          <w:p w:rsidR="00C0706E" w:rsidRPr="004149D1" w:rsidRDefault="00C0706E" w:rsidP="004149D1">
            <w:pPr>
              <w:spacing w:after="0" w:line="240" w:lineRule="auto"/>
              <w:jc w:val="center"/>
              <w:rPr>
                <w:rFonts w:ascii="Tahoma" w:hAnsi="Tahoma" w:cs="Tahoma"/>
                <w:b/>
                <w:sz w:val="16"/>
                <w:szCs w:val="16"/>
              </w:rPr>
            </w:pP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Herhangi bir varlığı ya da karakteri kendi hayal dünyasını da katarak davranışsal ve duygusal özellikleriyle canlandırabilme.</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Çocuklardan uzayda neler olduğuna ilişkin fikirler geliştirmeleri istenir. Bu etkinliğe ilişkin, video, poster, slayt gösterisi gerekebilir. Bazı uzay cisimlerini tanımladıktan sonra oyuna geçilir. Çeşitli uzay cisimlerinin konuşmasını ve hareketini canlandıracak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çocuklar rollerini seçer. Örneğin; astronot, gezegen, yıldız, uzay yaratığı vb. daha sonra ikili, üçlü gruplar oluşturarak aralarında konuşur.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4253"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Körebe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Oyuncular arasından bir ebe belirlenir ve gözleri bağlanır. Oyun, adını ebenin gözlerinin bağlanmasından alır. Oyuncular ebe ortada kalacak biçimde bir halka oluşturur.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“Türkü söyler döneriz,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Bil bakalım biz kimiz,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Göster bizi körebe”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835"/>
        <w:gridCol w:w="4253"/>
        <w:gridCol w:w="1275"/>
        <w:gridCol w:w="1560"/>
        <w:gridCol w:w="226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212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83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425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6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226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212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83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425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6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ARALIK</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(13.HAFTA)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8 Aralık – 12 Aralık</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(Pandomim)</w:t>
            </w:r>
          </w:p>
          <w:p w:rsidR="00C0706E" w:rsidRPr="004149D1" w:rsidRDefault="00C0706E" w:rsidP="004149D1">
            <w:pPr>
              <w:spacing w:after="0" w:line="240" w:lineRule="auto"/>
              <w:jc w:val="center"/>
              <w:rPr>
                <w:rFonts w:ascii="Tahoma" w:hAnsi="Tahoma" w:cs="Tahoma"/>
                <w:b/>
                <w:sz w:val="16"/>
                <w:szCs w:val="16"/>
              </w:rPr>
            </w:pP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Herhangi bir varlığı ya da karakteri kendi hayal dünyasını da katarak davranışsal ve duygusal özellikleriyle canlandırabilme.</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Ortaya bir çocuk gelir, olmak istediğini söyler. Diğer çocuklar onun çevresinde bulunan canlı-cansız nesneleri canlandırır.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4253" w:type="dxa"/>
            <w:vAlign w:val="center"/>
          </w:tcPr>
          <w:p w:rsidR="00C0706E" w:rsidRPr="004149D1" w:rsidRDefault="00C0706E" w:rsidP="004149D1">
            <w:pPr>
              <w:spacing w:after="0" w:line="240" w:lineRule="auto"/>
              <w:rPr>
                <w:rFonts w:ascii="Tahoma" w:hAnsi="Tahoma" w:cs="Tahoma"/>
                <w:b/>
                <w:sz w:val="20"/>
                <w:szCs w:val="20"/>
              </w:rPr>
            </w:pPr>
            <w:r w:rsidRPr="004149D1">
              <w:rPr>
                <w:rFonts w:ascii="Tahoma" w:hAnsi="Tahoma" w:cs="Tahoma"/>
                <w:b/>
                <w:sz w:val="20"/>
                <w:szCs w:val="20"/>
              </w:rPr>
              <w:t>Küskün Tavşan</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ARALIK</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(14.HAFTA)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15 Aralık – 19 Aralık</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(Sözcük Çağrışımı)</w:t>
            </w:r>
          </w:p>
          <w:p w:rsidR="00C0706E" w:rsidRPr="004149D1" w:rsidRDefault="00C0706E" w:rsidP="004149D1">
            <w:pPr>
              <w:spacing w:after="0" w:line="240" w:lineRule="auto"/>
              <w:jc w:val="center"/>
              <w:rPr>
                <w:rFonts w:ascii="Tahoma" w:hAnsi="Tahoma" w:cs="Tahoma"/>
                <w:b/>
                <w:sz w:val="16"/>
                <w:szCs w:val="16"/>
              </w:rPr>
            </w:pP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Hayal dünyası ve dil gelişimine katkı yapma.</w:t>
            </w:r>
          </w:p>
        </w:tc>
        <w:tc>
          <w:tcPr>
            <w:tcW w:w="425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Lider, üyelerden “pamuk” kelimesini içeren iki söz türetmelerini ister. “Pamuk prenses”, “pamuk ipliği”, “pamuk helva”, “pamuk kozası” sözlerini birlikte kullanarak, her grup doğaçlama oyun ortaya koyar.</w:t>
            </w:r>
          </w:p>
        </w:tc>
        <w:tc>
          <w:tcPr>
            <w:tcW w:w="1275"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60"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226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2126"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83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4253"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Yakan Top</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0706E" w:rsidRPr="004149D1" w:rsidRDefault="00C0706E" w:rsidP="004149D1">
            <w:pPr>
              <w:spacing w:after="0" w:line="240" w:lineRule="auto"/>
              <w:rPr>
                <w:rFonts w:ascii="Tahoma" w:hAnsi="Tahoma" w:cs="Tahoma"/>
                <w:sz w:val="16"/>
                <w:szCs w:val="16"/>
              </w:rPr>
            </w:pPr>
          </w:p>
        </w:tc>
        <w:tc>
          <w:tcPr>
            <w:tcW w:w="1560"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226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932D32"/>
    <w:p w:rsidR="00C0706E" w:rsidRDefault="00C0706E" w:rsidP="00932D32"/>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843"/>
        <w:gridCol w:w="2693"/>
        <w:gridCol w:w="5528"/>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184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69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552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84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69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5528"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ARALIK</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(15.HAFTA)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22 Aralık – 26 Aralık</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843"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(Oluşum Çalışması)</w:t>
            </w:r>
          </w:p>
          <w:p w:rsidR="00C0706E" w:rsidRPr="004149D1" w:rsidRDefault="00C0706E" w:rsidP="004149D1">
            <w:pPr>
              <w:spacing w:after="0" w:line="240" w:lineRule="auto"/>
              <w:jc w:val="center"/>
              <w:rPr>
                <w:rFonts w:ascii="Tahoma" w:hAnsi="Tahoma" w:cs="Tahoma"/>
                <w:b/>
                <w:sz w:val="16"/>
                <w:szCs w:val="16"/>
              </w:rPr>
            </w:pPr>
          </w:p>
        </w:tc>
        <w:tc>
          <w:tcPr>
            <w:tcW w:w="269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Herhangi bir varlığı ya da karakteri kendi hayal dünyasını da katarak davranışsal ve duygusal özellikleriyle canlandırabilme.</w:t>
            </w:r>
          </w:p>
        </w:tc>
        <w:tc>
          <w:tcPr>
            <w:tcW w:w="5528"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Kırmızı Başlıklı Kız</w:t>
            </w:r>
          </w:p>
          <w:p w:rsidR="00C0706E" w:rsidRPr="004149D1" w:rsidRDefault="00C0706E" w:rsidP="004149D1">
            <w:pPr>
              <w:spacing w:after="0" w:line="240" w:lineRule="auto"/>
              <w:rPr>
                <w:rFonts w:ascii="Tahoma" w:hAnsi="Tahoma" w:cs="Tahoma"/>
                <w:sz w:val="16"/>
                <w:szCs w:val="16"/>
              </w:rPr>
            </w:pP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Hikâye anlatılır. Değiştirilerek güncellenebilir.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Gruplar oluşturulur.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Roller dağıtılır. Çocuklardan rollerini açıklamaları istenir.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Çocuklara oyunda yapılacak yaratıcılığı ortaya çıkaran fikirler sorulur.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Planlanan oyun gruplar hâlinde oynanır.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Rahatlamaya geçilir.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843"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69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5528" w:type="dxa"/>
            <w:vAlign w:val="center"/>
          </w:tcPr>
          <w:p w:rsidR="00C0706E" w:rsidRPr="004149D1" w:rsidRDefault="00C0706E" w:rsidP="004149D1">
            <w:pPr>
              <w:spacing w:after="0" w:line="240" w:lineRule="auto"/>
              <w:rPr>
                <w:rFonts w:ascii="Tahoma" w:hAnsi="Tahoma" w:cs="Tahoma"/>
                <w:b/>
                <w:sz w:val="20"/>
                <w:szCs w:val="20"/>
              </w:rPr>
            </w:pPr>
            <w:r w:rsidRPr="004149D1">
              <w:rPr>
                <w:rFonts w:ascii="Tahoma" w:hAnsi="Tahoma" w:cs="Tahoma"/>
                <w:b/>
                <w:sz w:val="20"/>
                <w:szCs w:val="20"/>
              </w:rPr>
              <w:t>Kibritçi Kız</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ARALIK - OCAK</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(16.HAFTA)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29 Aralık – 2 Ocak</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843"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(Grup Dinamiği Oluşturma)</w:t>
            </w:r>
          </w:p>
          <w:p w:rsidR="00C0706E" w:rsidRPr="004149D1" w:rsidRDefault="00C0706E" w:rsidP="004149D1">
            <w:pPr>
              <w:spacing w:after="0" w:line="240" w:lineRule="auto"/>
              <w:jc w:val="center"/>
              <w:rPr>
                <w:rFonts w:ascii="Tahoma" w:hAnsi="Tahoma" w:cs="Tahoma"/>
                <w:b/>
                <w:sz w:val="16"/>
                <w:szCs w:val="16"/>
              </w:rPr>
            </w:pPr>
          </w:p>
        </w:tc>
        <w:tc>
          <w:tcPr>
            <w:tcW w:w="269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Kendini özgürce ifade edebileceği ve diğer bireylerle etkileşime gireceği grup çalışmalarına katılabilme</w:t>
            </w:r>
          </w:p>
        </w:tc>
        <w:tc>
          <w:tcPr>
            <w:tcW w:w="5528"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Sen Yandın</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Öğrencilerinizden bir çember oluşturmalarını isteyiniz. Oyunun kuralını öğrencilerinize “Sırtına dokunup ‘Sen yandın!’ dediğim öğrencinin sağında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ve solunda duran arkadaşları aynı anda birbirlerinin adını söyler.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Arkadaşının adını aynı anda söyleyemeyen, şaşıran, arkadaşının adını</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geç söyleyen oyun dışı kalır. Başka bir öğrencinin sırtına dokunup ‘Sen</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yandın!’ dediğimde oyun devam eder.” diyerek açıklayınız. Herhangi</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bir öğrencinizin sırtına dokunup ‘Sen yandın!’ diyerek oyunu başlatınız. Bu</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 her turda temponun biraz daha artırılmasıyla daha eğlenceli hâle getirilebilir. Hata yapmayan son üç kişi kalana kadar oyunu devam ettirebilirsiniz.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843"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69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5528"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Çelik çomak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843"/>
        <w:gridCol w:w="2693"/>
        <w:gridCol w:w="5528"/>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4" w:name="_Hlk17054607"/>
            <w:r w:rsidRPr="004149D1">
              <w:rPr>
                <w:rFonts w:ascii="Tahoma" w:hAnsi="Tahoma" w:cs="Tahoma"/>
                <w:b/>
                <w:sz w:val="16"/>
                <w:szCs w:val="16"/>
              </w:rPr>
              <w:t>SÜRE</w:t>
            </w:r>
          </w:p>
        </w:tc>
        <w:tc>
          <w:tcPr>
            <w:tcW w:w="184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693"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5528"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84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693"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5528"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OCAK</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(17.HAFTA)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5-9 Ocak</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843"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(Grup Dinamiği Oluşturma)</w:t>
            </w:r>
          </w:p>
        </w:tc>
        <w:tc>
          <w:tcPr>
            <w:tcW w:w="269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Kendini özgürce ifade edebileceği ve diğer bireylerle etkileşime gireceği grup çalışmalarına katılabilme</w:t>
            </w:r>
          </w:p>
        </w:tc>
        <w:tc>
          <w:tcPr>
            <w:tcW w:w="5528"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Bakmak – Görmek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Öğrencilerinizden çember oluşturacak şekilde durmalarını isteyiniz. Bir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 seçiniz. Öğrencinizin dışarı çıkmasını söyleyiniz.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İçeride kalan öğrencilere aşağıdaki soruları sorunuz.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“Saçı ne renk?”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“Saçı düz mü, kıvırcık mı, dalgalı mı?”</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“Saçlarını nasıl taramış, toplamış mı, örmüş mü, serbest mi bırakmış?”</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“Göz rengi nedir?”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“Yüz şekli nedir?”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“Kıyafetleri ne renk?”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“Aksesuar (saat, toka, kemer vb.) olarak ne takmış?”</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“Ayakkabısı ne renk?”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Soruların cevapları alındıktan sonra öğrenciyi içeri çağırınız.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Öğrenciyle ilgili sorular ve verilen cevapları karşılaştırınız. </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843"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693"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5528" w:type="dxa"/>
            <w:vAlign w:val="center"/>
          </w:tcPr>
          <w:p w:rsidR="00C0706E" w:rsidRPr="004149D1" w:rsidRDefault="00C0706E" w:rsidP="004149D1">
            <w:pPr>
              <w:spacing w:after="0" w:line="240" w:lineRule="auto"/>
              <w:rPr>
                <w:rFonts w:ascii="Tahoma" w:hAnsi="Tahoma" w:cs="Tahoma"/>
                <w:b/>
                <w:sz w:val="20"/>
                <w:szCs w:val="20"/>
              </w:rPr>
            </w:pPr>
            <w:r w:rsidRPr="004149D1">
              <w:rPr>
                <w:rFonts w:ascii="Tahoma" w:hAnsi="Tahoma" w:cs="Tahoma"/>
                <w:b/>
                <w:sz w:val="20"/>
                <w:szCs w:val="20"/>
              </w:rPr>
              <w:t>Keloğlan ve Nasreddin Hoca</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4"/>
    </w:tbl>
    <w:p w:rsidR="00C0706E" w:rsidRDefault="00C0706E" w:rsidP="00932D32"/>
    <w:p w:rsidR="00C0706E" w:rsidRDefault="00C0706E" w:rsidP="00932D32"/>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559"/>
        <w:gridCol w:w="1985"/>
        <w:gridCol w:w="6520"/>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5" w:name="_Hlk17055429"/>
            <w:r w:rsidRPr="004149D1">
              <w:rPr>
                <w:rFonts w:ascii="Tahoma" w:hAnsi="Tahoma" w:cs="Tahoma"/>
                <w:b/>
                <w:sz w:val="16"/>
                <w:szCs w:val="16"/>
              </w:rPr>
              <w:t>SÜRE</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198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52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98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52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OCAK</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(18.HAFTA)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12-16 Ocak</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559"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(Grup Dinamiği Oluşturma)</w:t>
            </w:r>
          </w:p>
          <w:p w:rsidR="00C0706E" w:rsidRPr="004149D1" w:rsidRDefault="00C0706E" w:rsidP="004149D1">
            <w:pPr>
              <w:spacing w:after="0" w:line="240" w:lineRule="auto"/>
              <w:jc w:val="center"/>
              <w:rPr>
                <w:rFonts w:ascii="Tahoma" w:hAnsi="Tahoma" w:cs="Tahoma"/>
                <w:b/>
                <w:sz w:val="16"/>
                <w:szCs w:val="16"/>
              </w:rPr>
            </w:pPr>
          </w:p>
        </w:tc>
        <w:tc>
          <w:tcPr>
            <w:tcW w:w="198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Kendini özgürce ifade edebileceği ve diğer bireylerle etkileşime gireceği grup çalışmalarına katılabilme</w:t>
            </w:r>
          </w:p>
        </w:tc>
        <w:tc>
          <w:tcPr>
            <w:tcW w:w="6520"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Okul Hatırası</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Bu çalışmaya bir önceki “Duygu Köprüsü” çalışmasının sonunda aynı</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duyguları taşıyan öğrencilerinizden gruplar oluşturarak başlayınız. Her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gruptan duygularına göre “Üzüntülü Arkadaş Grubu”, “Mutlu Arkadaş</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Grubu”, “Suskun Arkadaş Grubu”... fotoğrafları oluşturmalarını isteyiniz.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Gruplara “duygularına göre, fotoğraf çektirir gibi konuşmadan sadece donarak durmalarını” söyleyiniz. Öğrencilerle mekânda bir köşe belirleyip her grubun bu köşede “Okul Hatırası” pozu vermelerini isteyiniz. Siz de temsilî fotoğraf makinesi ile onların fotoğraflarını çekiniz. Öğrencilerinize, çekilen fotoğraflarla ilgili “O an ne düşündüklerini?, Neler hissettiklerini?, Nerelerde zorlandıklarını?” vb. sorunuz. Öğrencilerinizin çalışma hakkında kendilerini ifade etmelerini sağlayınız.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559"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198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520"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Kukalı saklambaç</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5"/>
    </w:tbl>
    <w:p w:rsidR="00C0706E" w:rsidRDefault="00C0706E" w:rsidP="000F2966">
      <w:pPr>
        <w:jc w:val="center"/>
        <w:rPr>
          <w:rFonts w:ascii="Tahoma" w:hAnsi="Tahoma" w:cs="Tahoma"/>
          <w:color w:val="FF0000"/>
          <w:sz w:val="100"/>
          <w:szCs w:val="100"/>
        </w:rPr>
      </w:pPr>
    </w:p>
    <w:p w:rsidR="00C0706E" w:rsidRDefault="00C0706E" w:rsidP="00695B2B">
      <w:pPr>
        <w:jc w:val="center"/>
      </w:pPr>
      <w:r w:rsidRPr="005F0E56">
        <w:rPr>
          <w:rFonts w:ascii="Tahoma" w:hAnsi="Tahoma" w:cs="Tahoma"/>
          <w:color w:val="FF0000"/>
          <w:sz w:val="100"/>
          <w:szCs w:val="100"/>
        </w:rPr>
        <w:t>YARI</w:t>
      </w:r>
      <w:r>
        <w:rPr>
          <w:rFonts w:ascii="Tahoma" w:hAnsi="Tahoma" w:cs="Tahoma"/>
          <w:color w:val="FF0000"/>
          <w:sz w:val="100"/>
          <w:szCs w:val="100"/>
        </w:rPr>
        <w:t xml:space="preserve"> </w:t>
      </w:r>
      <w:r w:rsidRPr="005F0E56">
        <w:rPr>
          <w:rFonts w:ascii="Tahoma" w:hAnsi="Tahoma" w:cs="Tahoma"/>
          <w:color w:val="FF0000"/>
          <w:sz w:val="100"/>
          <w:szCs w:val="100"/>
        </w:rPr>
        <w:t>YIL TATİLİ</w:t>
      </w:r>
    </w:p>
    <w:p w:rsidR="00C0706E" w:rsidRDefault="00C0706E" w:rsidP="00932D32"/>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559"/>
        <w:gridCol w:w="1985"/>
        <w:gridCol w:w="6520"/>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198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52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98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52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678"/>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ŞUBAT</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(19.HAFTA)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Şubat –6 Şubat</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559"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(Grup Dinamiği Oluşturma)</w:t>
            </w:r>
          </w:p>
          <w:p w:rsidR="00C0706E" w:rsidRPr="004149D1" w:rsidRDefault="00C0706E" w:rsidP="004149D1">
            <w:pPr>
              <w:spacing w:after="0" w:line="240" w:lineRule="auto"/>
              <w:jc w:val="center"/>
              <w:rPr>
                <w:rFonts w:ascii="Tahoma" w:hAnsi="Tahoma" w:cs="Tahoma"/>
                <w:b/>
                <w:sz w:val="16"/>
                <w:szCs w:val="16"/>
              </w:rPr>
            </w:pPr>
          </w:p>
        </w:tc>
        <w:tc>
          <w:tcPr>
            <w:tcW w:w="1985" w:type="dxa"/>
            <w:vAlign w:val="center"/>
          </w:tcPr>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Kendini özgürce ifade edebileceği ve diğer bireylerle etkileşime gireceği grup çalışmalarına katılabilme</w:t>
            </w:r>
          </w:p>
        </w:tc>
        <w:tc>
          <w:tcPr>
            <w:tcW w:w="6520" w:type="dxa"/>
            <w:vAlign w:val="center"/>
          </w:tcPr>
          <w:p w:rsidR="00C0706E" w:rsidRPr="004149D1" w:rsidRDefault="00C0706E" w:rsidP="004149D1">
            <w:pPr>
              <w:spacing w:after="0" w:line="240" w:lineRule="auto"/>
              <w:rPr>
                <w:rFonts w:ascii="Tahoma" w:hAnsi="Tahoma" w:cs="Tahoma"/>
                <w:b/>
                <w:bCs/>
                <w:sz w:val="14"/>
                <w:szCs w:val="14"/>
              </w:rPr>
            </w:pPr>
            <w:r w:rsidRPr="004149D1">
              <w:rPr>
                <w:rFonts w:ascii="Tahoma" w:hAnsi="Tahoma" w:cs="Tahoma"/>
                <w:b/>
                <w:bCs/>
                <w:sz w:val="14"/>
                <w:szCs w:val="14"/>
              </w:rPr>
              <w:t>Cümleden Öyküye</w:t>
            </w:r>
          </w:p>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bu cümlelerle kurulan ortak bir öykü oluşturulur.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678"/>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559"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198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520"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Keloğlan ile Ese ve Köse</w:t>
            </w: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958"/>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ŞUBAT</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(20.HAFTA)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9 Şubat – 13 Şubat</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559"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(Grup Dinamiği Oluşturma)</w:t>
            </w:r>
          </w:p>
        </w:tc>
        <w:tc>
          <w:tcPr>
            <w:tcW w:w="1985" w:type="dxa"/>
            <w:vAlign w:val="center"/>
          </w:tcPr>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Kendini özgürce ifade edebileceği ve diğer bireylerle etkileşime gireceği grup çalışmalarına katılabilme</w:t>
            </w:r>
          </w:p>
        </w:tc>
        <w:tc>
          <w:tcPr>
            <w:tcW w:w="6520" w:type="dxa"/>
            <w:vAlign w:val="center"/>
          </w:tcPr>
          <w:p w:rsidR="00C0706E" w:rsidRPr="004149D1" w:rsidRDefault="00C0706E" w:rsidP="004149D1">
            <w:pPr>
              <w:spacing w:after="0" w:line="240" w:lineRule="auto"/>
              <w:rPr>
                <w:rFonts w:ascii="Tahoma" w:hAnsi="Tahoma" w:cs="Tahoma"/>
                <w:b/>
                <w:bCs/>
                <w:sz w:val="14"/>
                <w:szCs w:val="14"/>
              </w:rPr>
            </w:pPr>
            <w:r w:rsidRPr="004149D1">
              <w:rPr>
                <w:rFonts w:ascii="Tahoma" w:hAnsi="Tahoma" w:cs="Tahoma"/>
                <w:b/>
                <w:bCs/>
                <w:sz w:val="14"/>
                <w:szCs w:val="14"/>
              </w:rPr>
              <w:t>Kelimelerle Öykü Oluşturma</w:t>
            </w:r>
          </w:p>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3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559"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198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520"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Bülbül kafeste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ŞUBAT</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(21.HAFTA)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16 Şubat – 20 Şubat</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559"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(İletişim)</w:t>
            </w:r>
          </w:p>
          <w:p w:rsidR="00C0706E" w:rsidRPr="004149D1" w:rsidRDefault="00C0706E" w:rsidP="004149D1">
            <w:pPr>
              <w:spacing w:after="0" w:line="240" w:lineRule="auto"/>
              <w:jc w:val="center"/>
              <w:rPr>
                <w:rFonts w:ascii="Tahoma" w:hAnsi="Tahoma" w:cs="Tahoma"/>
                <w:b/>
                <w:sz w:val="16"/>
                <w:szCs w:val="16"/>
              </w:rPr>
            </w:pPr>
          </w:p>
        </w:tc>
        <w:tc>
          <w:tcPr>
            <w:tcW w:w="1985" w:type="dxa"/>
            <w:vAlign w:val="center"/>
          </w:tcPr>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 xml:space="preserve">İkili iletişimde kendini ifade eder, başkalarıyla daha rahat iletişim kurma becerileri geliştirir. </w:t>
            </w:r>
          </w:p>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C0706E" w:rsidRPr="004149D1" w:rsidRDefault="00C0706E" w:rsidP="004149D1">
            <w:pPr>
              <w:spacing w:after="0" w:line="240" w:lineRule="auto"/>
              <w:rPr>
                <w:rFonts w:ascii="Tahoma" w:hAnsi="Tahoma" w:cs="Tahoma"/>
                <w:b/>
                <w:bCs/>
                <w:sz w:val="14"/>
                <w:szCs w:val="14"/>
              </w:rPr>
            </w:pPr>
            <w:r w:rsidRPr="004149D1">
              <w:rPr>
                <w:rFonts w:ascii="Tahoma" w:hAnsi="Tahoma" w:cs="Tahoma"/>
                <w:b/>
                <w:bCs/>
                <w:sz w:val="14"/>
                <w:szCs w:val="14"/>
              </w:rPr>
              <w:t>Röportaj</w:t>
            </w:r>
          </w:p>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 xml:space="preserve">Öğrencilerinizi biri ünlü diğeri spiker olacak şekilde ikişerli eşleştiriniz. </w:t>
            </w:r>
          </w:p>
          <w:p w:rsidR="00C0706E" w:rsidRPr="004149D1" w:rsidRDefault="00C0706E" w:rsidP="004149D1">
            <w:pPr>
              <w:spacing w:after="0" w:line="240" w:lineRule="auto"/>
              <w:rPr>
                <w:rFonts w:ascii="Tahoma" w:hAnsi="Tahoma" w:cs="Tahoma"/>
                <w:sz w:val="14"/>
                <w:szCs w:val="14"/>
              </w:rPr>
            </w:pPr>
            <w:r w:rsidRPr="004149D1">
              <w:rPr>
                <w:rFonts w:ascii="Tahoma" w:hAnsi="Tahoma" w:cs="Tahoma"/>
                <w:sz w:val="14"/>
                <w:szCs w:val="14"/>
              </w:rPr>
              <w:t>Doğaçlama röportaj yapmalarını isteyiniz.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156"/>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bookmarkStart w:id="6" w:name="_Hlk17056671"/>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559"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198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520"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Kurnaz Karga’nın Oyunu</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6"/>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127"/>
        <w:gridCol w:w="6520"/>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12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52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12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52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ŞUBAT</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(22.HAFTA)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23 Şubat – 27 Şubat</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(İletişim)</w:t>
            </w: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İkili iletişimde kendini ifade eder, başkalarıyla daha rahat iletişim kurma becerileri geliştirir. </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Diyalog alıştırmalarıyla ikili iletişimde bilişsel, duyuşsal olarak bedenle ve sözle kendisini doğru ifade eder.</w:t>
            </w:r>
          </w:p>
        </w:tc>
        <w:tc>
          <w:tcPr>
            <w:tcW w:w="6520"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Suçlu Kim</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Öğrencilerinizden çember oluşturacak şekilde durmalarını isteyiniz. Öğrencilerinize oyunun kuralını “Biraz sonra sizden gözlerinizi kapatmanızı isteyeceğim. Aranızdan iki arkadaşınızı ebe olarak seçeceğim. Ebelerden biri ‘Suçlu’ diğeri ‘Polis’ geriye kalan sizler de ‘Kurban’ olacaksınız. Suçlunun görevi, hiç kimseye belli etmeden tek gözünü kırparak, adam yakalamak, Polisin görevi de suçluyu bulmaktır. Göz kırpılan kurban 4-5 saniye sonra ‘Ben yakalandım!’ diyerek oyundan çıkar. Polis, suçlunun kim olduğunu anladığı zaman ‘Suçluyu buldum!’ der ve tahminini söyler. Tahmin doğruysa polis oyunu kazanır, yanlışsa kaybeder. Suçlu, kurbanların tamamını polise belli etmeden yakalarsa oyunu</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kazanır. Suçlu, yanlışlıkla polise göz kırparsa oyunu kaybeder.’’ Diyerek anlatınız.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520"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Çatlak patlak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“Çatlak patlak,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yusyuvarlak,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kremalı börek,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sütlü çörek,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çek dostum çek,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arabanı yoldan çek,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çek amca çek,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burnun kanca,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al sana bir bulmaca,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bulmaca kaç parça,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veriyorum 5 parça,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1, 2, 3, 4, 5”</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127"/>
        <w:gridCol w:w="6520"/>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7" w:name="_Hlk17057638"/>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12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52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12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52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MART</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(23.HAFTA)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Mart – 6 Mart</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(Rol Oyunları)</w:t>
            </w:r>
          </w:p>
          <w:p w:rsidR="00C0706E" w:rsidRPr="004149D1" w:rsidRDefault="00C0706E" w:rsidP="004149D1">
            <w:pPr>
              <w:spacing w:after="0" w:line="240" w:lineRule="auto"/>
              <w:jc w:val="center"/>
              <w:rPr>
                <w:rFonts w:ascii="Tahoma" w:hAnsi="Tahoma" w:cs="Tahoma"/>
                <w:b/>
                <w:sz w:val="16"/>
                <w:szCs w:val="16"/>
              </w:rPr>
            </w:pP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Verilen zaman yönergelerine göre kurgulama yapar ve doğaçlar.</w:t>
            </w:r>
          </w:p>
        </w:tc>
        <w:tc>
          <w:tcPr>
            <w:tcW w:w="6520"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Tilki Tilki Saatin Kaç</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Öğrencileriniz arasından gönüllü bir ebe seçiniz. Öğrencilerinize oyunu “Ebe olan arkadaşınız ‘Tilki’ sizler de ‘Tilki’nin arkadaşları’sınız. Tilki sınıfa sırtı dönük bir şekilde duvarın önünde duracak. Bu arada siz duvardan uzak bir yerde, duvara paralel bir çizgi üzerinde sıra olacaksınız. Daha sonra siz, sesinizi değiştirerek Tilki’ye ‘Tilki Tilki saatin kaç?’ diye sorduğunuz zaman Tilki saatin kaç olduğunu söyleyecek. Siz söylenen rakam kadar adım atarak Tilki’ye doğru ilerleyeceksiniz. Adım atılırken hep bir ağızdan her adım yüksek sesle söylenecek. Tilki’nin yanına yaklaşıncaya kadar birkaç kez ‘Tilki Tilki saatin kaç?’ sorusu Tilki’ye sorulacak. Tilki’nin yanına ilk gelenler Tilki’nin sırtına dokunup ona yakalanmadan çizginin öbür tarafına geçmeye çalışacaklar. Bu arada Tilki sınıra kadar birini ebelerse Tilki’nin ebelediği kişi yeni ebe olacak.’’ diye açıklayınız.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520"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Ceylan, Kaplumbağa, Fare ve Karga</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7"/>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127"/>
        <w:gridCol w:w="6520"/>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8" w:name="_Hlk17057682"/>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12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52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12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52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8"/>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MART</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(24.HAFTA)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9 Mart – 13 Mart</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(Rol Oyunları)</w:t>
            </w:r>
          </w:p>
          <w:p w:rsidR="00C0706E" w:rsidRPr="004149D1" w:rsidRDefault="00C0706E" w:rsidP="004149D1">
            <w:pPr>
              <w:spacing w:after="0" w:line="240" w:lineRule="auto"/>
              <w:jc w:val="center"/>
              <w:rPr>
                <w:rFonts w:ascii="Tahoma" w:hAnsi="Tahoma" w:cs="Tahoma"/>
                <w:b/>
                <w:sz w:val="16"/>
                <w:szCs w:val="16"/>
              </w:rPr>
            </w:pP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Verilen zaman yönergelerine göre kurgulama yapar ve doğaçlar.</w:t>
            </w:r>
          </w:p>
        </w:tc>
        <w:tc>
          <w:tcPr>
            <w:tcW w:w="6520"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Sayı Oyunu</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Öğrencilerinize mekân içinde serbest yürümeleri için komut veriniz. Sonra “Sizlere şimdi sayılarla komutlar vereceğim. Hangi sayıyı söylersem o kadar kişi bir araya gelecek.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Örneğin; iki dediğimde sizler ikili grup oluşturacaksınız. Oluşturulan ikili grupların dışında kalan arkadaşınız oyun dışı kalacaktır.” diye öğrencilerinize açıklama yapınız ve oyunu başlatınız. Burada oyun yöneticisi olarak size düşen görev öğrencilerin beklemediği sayıları söyleyip onları şaşırtmak olmalıdır. Bir sonraki çalışmaya hazırlık için dışarıda kalan öğrencileri de oyuna dâhil edip tüm sınıfın beşli gruplar oluşturmasını sağlayacak komutu veriniz.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520"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Birdir bir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Devamında sırayla diğerleri de çocukların üzerinden atlar. Bu durum bir çocuğun atlamayı başaramamasına kadar devam eder. Atlayamayıp düşen, ebe seçilir.</w:t>
            </w:r>
          </w:p>
          <w:p w:rsidR="00C0706E" w:rsidRPr="004149D1" w:rsidRDefault="00C0706E" w:rsidP="004149D1">
            <w:pPr>
              <w:spacing w:after="0" w:line="240" w:lineRule="auto"/>
              <w:rPr>
                <w:rFonts w:ascii="Tahoma" w:hAnsi="Tahoma" w:cs="Tahoma"/>
                <w:sz w:val="16"/>
                <w:szCs w:val="16"/>
              </w:rPr>
            </w:pP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201"/>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3750" w:type="dxa"/>
            <w:gridSpan w:val="7"/>
            <w:vAlign w:val="center"/>
          </w:tcPr>
          <w:p w:rsidR="00C0706E" w:rsidRPr="004149D1" w:rsidRDefault="00C0706E" w:rsidP="004149D1">
            <w:pPr>
              <w:tabs>
                <w:tab w:val="num" w:pos="0"/>
                <w:tab w:val="left" w:pos="72"/>
                <w:tab w:val="left" w:pos="252"/>
              </w:tabs>
              <w:spacing w:after="0" w:line="240" w:lineRule="auto"/>
              <w:jc w:val="center"/>
              <w:rPr>
                <w:rFonts w:ascii="Tahoma" w:hAnsi="Tahoma" w:cs="Tahoma"/>
                <w:b/>
                <w:bCs/>
                <w:sz w:val="16"/>
                <w:szCs w:val="16"/>
                <w:lang w:eastAsia="tr-TR"/>
              </w:rPr>
            </w:pPr>
            <w:r w:rsidRPr="004149D1">
              <w:rPr>
                <w:rFonts w:ascii="Tahoma" w:hAnsi="Tahoma" w:cs="Tahoma"/>
                <w:b/>
                <w:bCs/>
                <w:sz w:val="32"/>
                <w:szCs w:val="32"/>
                <w:lang w:eastAsia="tr-TR"/>
              </w:rPr>
              <w:t>16-20 Mart Ara Tatil-Ramazan Bayramı</w:t>
            </w:r>
          </w:p>
        </w:tc>
        <w:tc>
          <w:tcPr>
            <w:tcW w:w="1418" w:type="dxa"/>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MART</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(25.HAFTA)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23 Mart - 27 Mart</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(Rol Oyunları)</w:t>
            </w:r>
          </w:p>
          <w:p w:rsidR="00C0706E" w:rsidRPr="004149D1" w:rsidRDefault="00C0706E" w:rsidP="004149D1">
            <w:pPr>
              <w:spacing w:after="0" w:line="240" w:lineRule="auto"/>
              <w:jc w:val="center"/>
              <w:rPr>
                <w:rFonts w:ascii="Tahoma" w:hAnsi="Tahoma" w:cs="Tahoma"/>
                <w:b/>
                <w:sz w:val="16"/>
                <w:szCs w:val="16"/>
              </w:rPr>
            </w:pP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Verilen zaman yönergelerine göre kurgulama yapar ve doğaçlar.</w:t>
            </w:r>
          </w:p>
        </w:tc>
        <w:tc>
          <w:tcPr>
            <w:tcW w:w="6520"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Burası Neresi</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bookmarkStart w:id="9" w:name="_Hlk17058485"/>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520"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Kurt ile Kuzu</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9"/>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127"/>
        <w:gridCol w:w="6520"/>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10" w:name="_Hlk17058577"/>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12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520"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12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520"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MART</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(26.HAFTA)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30 Mart – 3 Nisan</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(Beden Oyunları)</w:t>
            </w:r>
          </w:p>
          <w:p w:rsidR="00C0706E" w:rsidRPr="004149D1" w:rsidRDefault="00C0706E" w:rsidP="004149D1">
            <w:pPr>
              <w:spacing w:after="0" w:line="240" w:lineRule="auto"/>
              <w:jc w:val="center"/>
              <w:rPr>
                <w:rFonts w:ascii="Tahoma" w:hAnsi="Tahoma" w:cs="Tahoma"/>
                <w:b/>
                <w:sz w:val="16"/>
                <w:szCs w:val="16"/>
              </w:rPr>
            </w:pP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520"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Fotoğraf Çalışması</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Her grup için bir mekân belirleyiniz. Bu mekânlar öğrencilerin hayal gücünü geliştirici nitelikte olmalıdır (hayvanat bahçesi, çarşı, seramik/heykel atölyesi, lokanta, lunapark, pazar yeri, plaj, perili köşk vb.). Mekânlar grup dinamiği de göz önünde bulundurularak çeşitlendirilebilir. Buradaki çalışma mekândan yola çıkılarak fotoğraf oluşturma çalışmasıdır. Öğrenciler çalışma alanında istedikleri bir köşeyi kullanabilirler. Oluşturdukları fotoğraf karesinde öğrenciler insan, hayvan ya da nesne olabilir.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Bu çalışmada öncelikle öğrencilerin bedenlerini kullanmaları esastır; konuşma, ses, efekt vb. unsurlar çalışmanın ilk aşamasında kullanılmayacaktır. Bu konuda öğrencilerinizi uyarınız. Gönüllü olan ilk grup çalışmasını doğaçlar. Diğer gruplar sırayla bu fotoğrafı yorumlar.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127"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520"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İstop</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10"/>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552"/>
        <w:gridCol w:w="6095"/>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552"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09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552"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09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 xml:space="preserve"> NİSAN</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(27.HAFTA)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6 Nisan – 10 Nisan</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(Beden Oyunları)</w:t>
            </w: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Bom Ateş</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Öğrencilerinizin arasından gönüllü bir ebe seçiniz. Öğrencilerinize “Ebe olan arkadaşınız sizi yakalamaya çalışacak.  Ebeye yakalanmamak için ondankaçacaksınız. Sizi yakalayacağını anladığınız an ‘Bom!’ diye bağırarak heykel formunda donacaksınız. Arkadaşlarınızdan biri ‘Ateş!’ diye bağırıpsize dokununcaya kadar heykel formunuzu</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bozmayacaksınız. Siz heykel formundayken ebe sizi ebeleyemez. Eğer ‘Bom!’ diyemeden ebe size dokunursa yeni ebe siz olacaksınız.” Diye oyunun kuralını açıklayınız.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787"/>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095"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Tilki ile Kirpi</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NİSAN</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(28.HAFTA)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13 Nisan – 17 Nisan</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(Grup Dinamiği Oluşturma)</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Kendini özgürce ifade edebileceği ve diğer bireylerle etkileşime gireceği grup çalışmalarına katılabilme</w:t>
            </w: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İsim – Şehir - Eşya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Öğrencilerinizden çember oluşturacak şekilde ayakta durmalarını isteyiniz.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Oyunun kuralını öğrencilerinize “Oyuna başlayan arkadaşınız bir isim söyler. Onun sağ tarafında duran arkadaşı bu ismin son harfiyle başlayan yeni bir isim söyler. Oyun sağ taraftan sırayla bu şekilde devam eder. Sırası gelip de duraksayan, şaşıran kişiye grupça ‘1, 2, 3 Güm!’ denir. İki kere duraksayan, şaşıran öğrenci oyun dışı kalır. İkinci turda şehir, üçüncü turda eşya ismiyle oyun devam eder.” şeklinde açıklayınız. Ebe olmak isteyen bir öğrenci ile oyunu başlatınız.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095"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Aç kapıyı bezirgânbaşı kapı hakkı…</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Bir zamanların en gözde çocuk oyunları arasında yer alır.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Daha sonra diğer oyuncular bir kervan misali ardı ardına sıralanırlar ve bu kapının içinden geçerler. Bu sırada oyunun şarkısı söylenir: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“Aç kapıyı bezirgânbaşı, bezirgânbaşı…</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Kapı hakkı ne alırsın, ne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verirsin, arkamdaki yadigâr olsun,</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yadigâr olsun. 1 sıçan, 2 sıçan,</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3’üncü de kapana kaçan.”</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552"/>
        <w:gridCol w:w="6095"/>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bookmarkStart w:id="11" w:name="_Hlk17059617"/>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552"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09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552"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09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11"/>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NİSAN</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(29.HAFTA)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20 Nisan – 24 Nisan</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(Beden Oyunları)</w:t>
            </w: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Eşli Hayvanlar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Birinci aşamada oluşan gruplara “Grup üyeleri olarak daha önce tek tek canlandırdığınız bu hayvanı şimdi tek bir vücut olarak canlandıracaksınız.” diye çalışmanın kuralını açıklayınız. Bu aşamada öğrencilere düşünmeleri ve uygulamaları için zaman verilmelidir. Her grubun yaptığı canlandırma diğer gruplar tarafından izlenir. Tüm grupların canlandırmalarını yapmalarıyla ikinci aşama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tamamlanır.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095"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Kurt ve Leylek</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NİSAN - MAYIS</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(30.HAFTA)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27 Nisan – 01Mayıs</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(Ritim, Ses, Devinim)</w:t>
            </w: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Güçlü yönlerini geliştirir, eksik yönlerini tamamlar. Duyu organlarını kullanarak çevremizi fark etme öğrencilerde etkin</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dinleme becerisini geliştirme, yaşadığı çevrenin farkında olma,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empati yeteneğini geliştirme, sözel yönergeler olmadan duyduğu sesleri doğaçlama yoluyla canlandırmaları hedeflenmiştir.</w:t>
            </w: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Tıkır Tıkır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Her grup kendine günlük hayatta karşılaştığımız bir makineyi seçecek.</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Bu makineyi bize sesler, efektler ve hareketlerle doğaçlayacaksınız. Seçtiğiniz makinenin ne olduğunu diğer gruplarla paylaşmayacaksınız. Doğaçlama öncesi size verilen sürede ‘Makine ne amaçla ve hangi mekânda kullanılıyor?, Makinenin özellikleri nelerdir?, Makinenin çalışma sistemi, sesi nasıldır?, Makine hangi parçalardan oluşmuştur?’ gibi sorularla makineyi daha iyi tanımak için detaylandırınız. Burada yapacağınız ses, hareket ve efektler seçtiğiniz makineyi anlatmaya yönelik olmalıdır. Seçtiğiniz makineyi bize doğaçlamayla anlatmaya çalışacaksınız. Diğer gruplar da bu makineyi tahmin edecek ve bulmaya çalışacak.” diyerek oyunu açıklayınız.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095"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İp atlama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İki çocuk karşılıklı olarak ipin ucundan turarak çevirir. Çocuklar sırayla ipten atlamaya çalışırlar. İp atlarken şu tekerlemeleri söylerler: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“Laleli belkız,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İçeriye gir kız,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İpten çık kız,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Dışarıya çık kız.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Denizde dalga, hoş geldin abla,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Eteğini topla, rahat otur abla,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Etek bluz, İngiliz turist,</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Nereden çıktı bu iki kız.”</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552"/>
        <w:gridCol w:w="6095"/>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552"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09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552"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09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MAYIS</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(31.HAFTA)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4 Mayıs – 8 Mayıs</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(Ritim, Ses, Devinim)</w:t>
            </w: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Güçlü yönlerini geliştirir, eksik yönlerini tamamlar. Duyu organlarını kullanarak çevremizi fark etme öğrencilerde etkin</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dinleme becerisini geliştirme, yaşadığı çevrenin farkında olma,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empati yeteneğini geliştirme, sözel yönergeler olmadan duyduğu sesleri doğaçlama yoluyla canlandırmaları hedeflenmiştir.</w:t>
            </w: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Ritim Ses</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Öğrencilerinizden çember oluşturacak şekilde yere oturmalarını isteyiniz.</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Öğrencilerinize “Yapacağınız çalışmada birinci arkadaşınız ritmik bir vuruş oluşturacak, ikinci arkadaşınız buna uygun yeni bir ritim vuracak. Sırasıyla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son arkadaşınıza kadar herkes kendine ait yeni bir ritim oluşturacak. Vurduğunuz ritimleri değiştirmeden herkes kendi ritmini tekrar edecek. Vurma eylemini sadece ellerinizi birbirine vurarak yapmak zorunda değilsiniz. Bedeninizi de kullanarak farklı tınılar elde edebilirsiniz. Bu çalışmayla hep beraber bir orkestra oluşturmuş olacağız.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095"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Kurt ile Keçi</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552"/>
        <w:gridCol w:w="6095"/>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552"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09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552"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09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MAYIS</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(32.HAFTA)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11 Mayıs – 15 Mayıs</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(Materyal Oyunları)</w:t>
            </w: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1. Günlük hayatta kullandığı nesneleri amacı dışında kullanır.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2. Atık malzemeleri kullanarak üç boyutlu figür yapar.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3. Yapılan figürlerden yola çıkarak öykü kurgular.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4. Görsel eserleri yorumlar ve oynar.</w:t>
            </w: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Şapka oyunu</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Öğrencilerinizden müzik eşliğinde mekânda serbest dolaşmalarını, dans etmelerini isteyiniz. Öğrencilerinize “Şimdi aranızdan bir arkadaşınıza bu şapkayı takacağım. Şapkayı taktığım arkadaşınız oyunun ebesi olacak. Ebelikten kurtulmak için o da şapkasını bir başkasına takmaya çalışacak. Şapkanın sizde fazla kalmamasına dikkat ediniz. Müziği durdurduğumda şapka kimin başındaysa o arkadaşınız oyun dışı kalır ve oyundan çıkmadan önce yeni ebeyi belirleyip şapkayı ebeye takar. Oyunun galibi son kalan arkadaşınız olacaktır.” diyerek oyunu anlatınız. Bir süre sonra müziği durdurunuz.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095"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SAKLAMBAÇ - ÜSÜYNEN BİTTİ (SOBE SOBE)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Oyundan önce aşağıdaki şekilde sayışma yapılarak ebe belirlenir.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Üsüynen bitti, ucu yitti.</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Bal ballı hoca, ballı hoca.</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Şaptan şabadan, kuş dili cabadan.</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MAYIS</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(33.HAFTA)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18 Mayıs – 22 Mayıs</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(Ritim, Ses, Devinim)</w:t>
            </w: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1. Günlük hayatta kullandığı nesneleri amacı dışında kullanır.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2. Atık malzemeleri kullanarak üç boyutlu figür yapar.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3. Yapılan figürlerden yola çıkarak öykü kurgular.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4. Görsel eserleri yorumlar ve oynar.</w:t>
            </w: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Konuşan Nesne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Bu çalışmada her öğrenci bir nesne seçer. Öğrencilerden seçtikleri nesneler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için “Bu nesnelerin sesi olsaydı nasıl olurdu?, Duyguları neler olurdu?, Nasıl yansıtırlardı? Ne yapmak isterlerdi?, Ne söylemek isterlerdi? …” gibi soruların cevaplarını düşünmeleri istenir. Öğrenciler bu gibi sorulara verdikleri yanıtlar çerçevesinde seçtikleri nesne için kısa bir öykü kurgular ve oynarlar.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bookmarkStart w:id="12" w:name="_Hlk17060589"/>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095"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Tarla Kuşu ve Yavruları</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bookmarkEnd w:id="12"/>
    </w:tbl>
    <w:p w:rsidR="00C0706E" w:rsidRDefault="00C0706E" w:rsidP="008326D4">
      <w:pPr>
        <w:spacing w:after="0"/>
        <w:rPr>
          <w:rFonts w:ascii="Tahoma" w:hAnsi="Tahoma" w:cs="Tahoma"/>
          <w:sz w:val="18"/>
          <w:szCs w:val="18"/>
        </w:rPr>
      </w:pPr>
    </w:p>
    <w:p w:rsidR="00C0706E" w:rsidRDefault="00C0706E" w:rsidP="009F033E">
      <w:pPr>
        <w:spacing w:after="0"/>
        <w:jc w:val="center"/>
        <w:rPr>
          <w:rFonts w:ascii="Tahoma" w:hAnsi="Tahoma" w:cs="Tahoma"/>
          <w:sz w:val="18"/>
          <w:szCs w:val="18"/>
        </w:rPr>
      </w:pPr>
      <w:r w:rsidRPr="009F033E">
        <w:rPr>
          <w:rFonts w:ascii="Tahoma" w:hAnsi="Tahoma" w:cs="Tahoma"/>
          <w:sz w:val="32"/>
          <w:szCs w:val="32"/>
        </w:rPr>
        <w:t>25-29 Mayıs Kurban Bayramı Tatili</w:t>
      </w: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2552"/>
        <w:gridCol w:w="6095"/>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552"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09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552"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09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MAYIS</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(34.HAFTA)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1-5 Haziran</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(Materyal Oyunları)</w:t>
            </w: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1. Günlük hayatta kullandığı nesneleri amacı dışında kullanır.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2. Atık malzemeleri kullanarak üç boyutlu figür yapar.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3. Yapılan figürlerden yola çıkarak öykü kurgular.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4. Görsel eserleri yorumlar ve oynar.</w:t>
            </w: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Konuşan Figür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 xml:space="preserve"> Öğrencileriniz sınıfa getirilen atık/artık materyaller ve malzemelerden figürler yaparlar.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095"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Üçtaş Oyunu</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HAZİRAN</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(35.HAFTA)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8-12 Haziran</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(Ritim, Ses, Devinim)</w:t>
            </w:r>
          </w:p>
          <w:p w:rsidR="00C0706E" w:rsidRPr="004149D1" w:rsidRDefault="00C0706E" w:rsidP="004149D1">
            <w:pPr>
              <w:spacing w:after="0" w:line="240" w:lineRule="auto"/>
              <w:jc w:val="center"/>
              <w:rPr>
                <w:rFonts w:ascii="Tahoma" w:hAnsi="Tahoma" w:cs="Tahoma"/>
                <w:b/>
                <w:sz w:val="16"/>
                <w:szCs w:val="16"/>
              </w:rPr>
            </w:pP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1. Günlük hayatta kullandığı nesneleri amacı dışında kullanır.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2. Atık malzemeleri kullanarak üç boyutlu figür yapar.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3. Yapılan figürlerden yola çıkarak öykü kurgular.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4. Görsel eserleri yorumlar ve oynar.</w:t>
            </w:r>
          </w:p>
          <w:p w:rsidR="00C0706E" w:rsidRPr="004149D1" w:rsidRDefault="00C0706E" w:rsidP="004149D1">
            <w:pPr>
              <w:spacing w:after="0" w:line="240" w:lineRule="auto"/>
              <w:rPr>
                <w:rFonts w:ascii="Tahoma" w:hAnsi="Tahoma" w:cs="Tahoma"/>
                <w:sz w:val="16"/>
                <w:szCs w:val="16"/>
              </w:rPr>
            </w:pP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Yansımalar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Önceden hazırladığınız resimleri mekânda öğrencilerin görebileceği şekilde duvarlara asınız. Öğrencilerinize mekânda serbest yürümelerini ve bu arada resimleri incelemelerini söyleyiniz. Öğrencilerden sevdikleri, hoşlandıkları, kendilerine yakın hissettikleri resmin etrafında toplanmalarını isteyiniz. Öğrenciler böylece kendi tercihlerine göre gruplara ayrılacaktır. Daha sonra her gruptan, tercih ettikleri resimlerle ilgili öyküler oluşturmalarını isteyiniz. Gruplar resimleri inceler, her grup kendi seçtiği resimden yola çıkarak bir öykü kurgular ve kurguladığı öyküyü oynar.</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Masal</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Fiziksel, zihinsel, duygusal, sosyal gelişimini artırır.</w:t>
            </w:r>
          </w:p>
        </w:tc>
        <w:tc>
          <w:tcPr>
            <w:tcW w:w="6095" w:type="dxa"/>
            <w:vAlign w:val="center"/>
          </w:tcPr>
          <w:p w:rsidR="00C0706E" w:rsidRPr="004149D1" w:rsidRDefault="00C0706E" w:rsidP="004149D1">
            <w:pPr>
              <w:spacing w:after="0" w:line="240" w:lineRule="auto"/>
              <w:rPr>
                <w:rFonts w:ascii="Tahoma" w:hAnsi="Tahoma" w:cs="Tahoma"/>
                <w:b/>
                <w:bCs/>
                <w:sz w:val="20"/>
                <w:szCs w:val="20"/>
              </w:rPr>
            </w:pPr>
            <w:r w:rsidRPr="004149D1">
              <w:rPr>
                <w:rFonts w:ascii="Tahoma" w:hAnsi="Tahoma" w:cs="Tahoma"/>
                <w:b/>
                <w:bCs/>
                <w:sz w:val="20"/>
                <w:szCs w:val="20"/>
              </w:rPr>
              <w:t>Tarla Faresi ile Şehir Faresi</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7"/>
        <w:gridCol w:w="426"/>
        <w:gridCol w:w="1417"/>
        <w:gridCol w:w="2551"/>
        <w:gridCol w:w="6094"/>
        <w:gridCol w:w="1276"/>
        <w:gridCol w:w="1559"/>
        <w:gridCol w:w="1418"/>
      </w:tblGrid>
      <w:tr w:rsidR="00C0706E" w:rsidRPr="004149D1" w:rsidTr="004149D1">
        <w:trPr>
          <w:trHeight w:val="272"/>
          <w:tblHeader/>
          <w:jc w:val="center"/>
        </w:trPr>
        <w:tc>
          <w:tcPr>
            <w:tcW w:w="1413" w:type="dxa"/>
            <w:gridSpan w:val="3"/>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SÜRE</w:t>
            </w:r>
          </w:p>
        </w:tc>
        <w:tc>
          <w:tcPr>
            <w:tcW w:w="1417"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KONULAR</w:t>
            </w:r>
          </w:p>
        </w:tc>
        <w:tc>
          <w:tcPr>
            <w:tcW w:w="2552"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KAZANIMLAR</w:t>
            </w:r>
          </w:p>
        </w:tc>
        <w:tc>
          <w:tcPr>
            <w:tcW w:w="6095"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ETKİNLİKLER</w:t>
            </w:r>
          </w:p>
        </w:tc>
        <w:tc>
          <w:tcPr>
            <w:tcW w:w="1276"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ÖĞRENME ÖĞRETME YÖNTEM VE TEKNİKLERİ</w:t>
            </w:r>
          </w:p>
        </w:tc>
        <w:tc>
          <w:tcPr>
            <w:tcW w:w="1559" w:type="dxa"/>
            <w:vMerge w:val="restart"/>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KULLANILAN EĞİTİM TEKNOLOJİLERİ ARAÇ VE GEREÇLER</w:t>
            </w:r>
          </w:p>
        </w:tc>
        <w:tc>
          <w:tcPr>
            <w:tcW w:w="1418" w:type="dxa"/>
            <w:vMerge w:val="restart"/>
            <w:vAlign w:val="center"/>
          </w:tcPr>
          <w:p w:rsidR="00C0706E" w:rsidRPr="004149D1" w:rsidRDefault="00C0706E" w:rsidP="004149D1">
            <w:pPr>
              <w:spacing w:after="0" w:line="240" w:lineRule="auto"/>
              <w:jc w:val="center"/>
              <w:rPr>
                <w:rFonts w:ascii="Tahoma" w:hAnsi="Tahoma" w:cs="Tahoma"/>
                <w:b/>
                <w:sz w:val="14"/>
                <w:szCs w:val="14"/>
              </w:rPr>
            </w:pPr>
            <w:r w:rsidRPr="004149D1">
              <w:rPr>
                <w:rFonts w:ascii="Tahoma" w:hAnsi="Tahoma" w:cs="Tahoma"/>
                <w:b/>
                <w:sz w:val="14"/>
                <w:szCs w:val="14"/>
              </w:rPr>
              <w:t>ÖLÇME VE DEĞERLENDİRME</w:t>
            </w:r>
          </w:p>
        </w:tc>
      </w:tr>
      <w:tr w:rsidR="00C0706E" w:rsidRPr="004149D1" w:rsidTr="004149D1">
        <w:trPr>
          <w:trHeight w:val="857"/>
          <w:tblHeader/>
          <w:jc w:val="center"/>
        </w:trPr>
        <w:tc>
          <w:tcPr>
            <w:tcW w:w="562"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AY</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HAFTA</w:t>
            </w:r>
          </w:p>
        </w:tc>
        <w:tc>
          <w:tcPr>
            <w:tcW w:w="425"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SAAT</w:t>
            </w:r>
          </w:p>
        </w:tc>
        <w:tc>
          <w:tcPr>
            <w:tcW w:w="1417"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2552"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6095"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276"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559" w:type="dxa"/>
            <w:vMerge/>
            <w:vAlign w:val="center"/>
          </w:tcPr>
          <w:p w:rsidR="00C0706E" w:rsidRPr="004149D1" w:rsidRDefault="00C0706E" w:rsidP="004149D1">
            <w:pPr>
              <w:spacing w:after="0" w:line="240" w:lineRule="auto"/>
              <w:jc w:val="center"/>
              <w:rPr>
                <w:rFonts w:ascii="Tahoma" w:hAnsi="Tahoma" w:cs="Tahoma"/>
                <w:sz w:val="16"/>
                <w:szCs w:val="16"/>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103"/>
          <w:tblHeader/>
          <w:jc w:val="center"/>
        </w:trPr>
        <w:tc>
          <w:tcPr>
            <w:tcW w:w="562"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HAZİRAN</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(36.HAFTA)</w:t>
            </w:r>
          </w:p>
        </w:tc>
        <w:tc>
          <w:tcPr>
            <w:tcW w:w="426"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15-19 Haziran</w:t>
            </w:r>
          </w:p>
        </w:tc>
        <w:tc>
          <w:tcPr>
            <w:tcW w:w="425" w:type="dxa"/>
            <w:vMerge w:val="restart"/>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Drama</w:t>
            </w:r>
          </w:p>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(Ritim, Ses, Devinim)</w:t>
            </w:r>
          </w:p>
          <w:p w:rsidR="00C0706E" w:rsidRPr="004149D1" w:rsidRDefault="00C0706E" w:rsidP="004149D1">
            <w:pPr>
              <w:spacing w:after="0" w:line="240" w:lineRule="auto"/>
              <w:jc w:val="center"/>
              <w:rPr>
                <w:rFonts w:ascii="Tahoma" w:hAnsi="Tahoma" w:cs="Tahoma"/>
                <w:b/>
                <w:sz w:val="16"/>
                <w:szCs w:val="16"/>
              </w:rPr>
            </w:pP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1. Günlük hayatta kullandığı nesneleri amacı dışında kullanır.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2. Atık malzemeleri kullanarak üç boyutlu figür yapar.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3. Yapılan figürlerden yola çıkarak öykü kurgular.</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4. Görsel eserleri yorumlar ve oynar.</w:t>
            </w:r>
          </w:p>
          <w:p w:rsidR="00C0706E" w:rsidRPr="004149D1" w:rsidRDefault="00C0706E" w:rsidP="004149D1">
            <w:pPr>
              <w:spacing w:after="0" w:line="240" w:lineRule="auto"/>
              <w:rPr>
                <w:rFonts w:ascii="Tahoma" w:hAnsi="Tahoma" w:cs="Tahoma"/>
                <w:sz w:val="16"/>
                <w:szCs w:val="16"/>
              </w:rPr>
            </w:pPr>
          </w:p>
        </w:tc>
        <w:tc>
          <w:tcPr>
            <w:tcW w:w="6095" w:type="dxa"/>
            <w:vAlign w:val="center"/>
          </w:tcPr>
          <w:p w:rsidR="00C0706E" w:rsidRPr="004149D1" w:rsidRDefault="00C0706E" w:rsidP="004149D1">
            <w:pPr>
              <w:spacing w:after="0" w:line="240" w:lineRule="auto"/>
              <w:rPr>
                <w:rFonts w:ascii="Tahoma" w:hAnsi="Tahoma" w:cs="Tahoma"/>
                <w:b/>
                <w:bCs/>
                <w:sz w:val="16"/>
                <w:szCs w:val="16"/>
              </w:rPr>
            </w:pPr>
            <w:r w:rsidRPr="004149D1">
              <w:rPr>
                <w:rFonts w:ascii="Tahoma" w:hAnsi="Tahoma" w:cs="Tahoma"/>
                <w:b/>
                <w:bCs/>
                <w:sz w:val="16"/>
                <w:szCs w:val="16"/>
              </w:rPr>
              <w:t>Kedi Fare oyunu</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Öğrencilerinize mekânda serbest  yürümelerini söyleyiniz.Daha sonra komutla ikili olmalarını isteyiniz. En son ikili olan grubu ebe olarak belirleyiniz. Öğrencilerinize</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“Son belirlediğim iki  arkadaşınızdan biri ‘Kedi’ diğeri de ‘Fare’dir. Fare, kediye yakalanmamak için ondan kaçacak. Kediden kurtulmak için de el ele tutuşmuş</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gruplardan birinin yanına kediye yakalanmadan eklenmeye çalışacaktır. Farenin eklendiği grubun diğer ucundaki arkadaşınız yeni fare olacak ve aynı şekilde</w:t>
            </w:r>
          </w:p>
          <w:p w:rsidR="00C0706E" w:rsidRPr="004149D1" w:rsidRDefault="00C0706E" w:rsidP="004149D1">
            <w:pPr>
              <w:spacing w:after="0" w:line="240" w:lineRule="auto"/>
              <w:rPr>
                <w:rFonts w:ascii="Tahoma" w:hAnsi="Tahoma" w:cs="Tahoma"/>
                <w:b/>
                <w:bCs/>
                <w:sz w:val="16"/>
                <w:szCs w:val="16"/>
              </w:rPr>
            </w:pPr>
            <w:r w:rsidRPr="004149D1">
              <w:rPr>
                <w:rFonts w:ascii="Tahoma" w:hAnsi="Tahoma" w:cs="Tahoma"/>
                <w:sz w:val="16"/>
                <w:szCs w:val="16"/>
              </w:rPr>
              <w:t>kediden kaçmaya başlayacaktır. Kedi, fareyi yakalarsa kedi ile fare yer değiştirir fare kedi, kedi de fare olur.” diyerek oyunu açıklayınız. Komutla oyunu başlatınız.</w:t>
            </w:r>
          </w:p>
        </w:tc>
        <w:tc>
          <w:tcPr>
            <w:tcW w:w="1276"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Drama</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Soru - Cevap</w:t>
            </w:r>
          </w:p>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Anlatım Gösterme</w:t>
            </w:r>
          </w:p>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b/>
                <w:bCs/>
                <w:sz w:val="16"/>
                <w:szCs w:val="16"/>
              </w:rPr>
              <w:t>Gözlem</w:t>
            </w:r>
          </w:p>
        </w:tc>
        <w:tc>
          <w:tcPr>
            <w:tcW w:w="1559" w:type="dxa"/>
            <w:vMerge w:val="restart"/>
            <w:vAlign w:val="center"/>
          </w:tcPr>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A.</w:t>
            </w:r>
            <w:r w:rsidRPr="004149D1">
              <w:rPr>
                <w:rFonts w:ascii="Tahoma" w:hAnsi="Tahoma" w:cs="Tahoma"/>
                <w:sz w:val="16"/>
                <w:szCs w:val="16"/>
              </w:rPr>
              <w:t xml:space="preserve"> Kaynak kişiler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1.Öğretmenler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 xml:space="preserve">2.Öğrenciler </w:t>
            </w:r>
          </w:p>
          <w:p w:rsidR="00C0706E" w:rsidRPr="004149D1" w:rsidRDefault="00C0706E" w:rsidP="004149D1">
            <w:pPr>
              <w:tabs>
                <w:tab w:val="num" w:pos="0"/>
                <w:tab w:val="left" w:pos="72"/>
                <w:tab w:val="left" w:pos="252"/>
              </w:tabs>
              <w:spacing w:after="0"/>
              <w:rPr>
                <w:rFonts w:ascii="Tahoma" w:hAnsi="Tahoma" w:cs="Tahoma"/>
                <w:sz w:val="16"/>
                <w:szCs w:val="16"/>
              </w:rPr>
            </w:pP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b/>
                <w:bCs/>
                <w:sz w:val="16"/>
                <w:szCs w:val="16"/>
              </w:rPr>
              <w:t>B.</w:t>
            </w:r>
            <w:r w:rsidRPr="004149D1">
              <w:rPr>
                <w:rFonts w:ascii="Tahoma" w:hAnsi="Tahoma" w:cs="Tahoma"/>
                <w:sz w:val="16"/>
                <w:szCs w:val="16"/>
              </w:rPr>
              <w:t xml:space="preserve"> Görsel Kaynaklar</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1. Etkinlik örnekleri</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2. Bilgisayar vb.</w:t>
            </w:r>
          </w:p>
          <w:p w:rsidR="00C0706E" w:rsidRPr="004149D1" w:rsidRDefault="00C0706E" w:rsidP="004149D1">
            <w:pPr>
              <w:tabs>
                <w:tab w:val="num" w:pos="0"/>
                <w:tab w:val="left" w:pos="72"/>
                <w:tab w:val="left" w:pos="252"/>
              </w:tabs>
              <w:spacing w:after="0"/>
              <w:rPr>
                <w:rFonts w:ascii="Tahoma" w:hAnsi="Tahoma" w:cs="Tahoma"/>
                <w:sz w:val="16"/>
                <w:szCs w:val="16"/>
              </w:rPr>
            </w:pPr>
            <w:r w:rsidRPr="004149D1">
              <w:rPr>
                <w:rFonts w:ascii="Tahoma" w:hAnsi="Tahoma" w:cs="Tahoma"/>
                <w:sz w:val="16"/>
                <w:szCs w:val="16"/>
              </w:rPr>
              <w:t>3. Levhalar</w:t>
            </w:r>
          </w:p>
          <w:p w:rsidR="00C0706E" w:rsidRPr="004149D1" w:rsidRDefault="00C0706E" w:rsidP="004149D1">
            <w:pPr>
              <w:spacing w:after="0"/>
              <w:rPr>
                <w:rFonts w:ascii="Tahoma" w:hAnsi="Tahoma" w:cs="Tahoma"/>
                <w:sz w:val="16"/>
                <w:szCs w:val="16"/>
              </w:rPr>
            </w:pPr>
            <w:r w:rsidRPr="004149D1">
              <w:rPr>
                <w:rFonts w:ascii="Tahoma" w:hAnsi="Tahoma" w:cs="Tahoma"/>
                <w:sz w:val="16"/>
                <w:szCs w:val="16"/>
              </w:rPr>
              <w:t>4. Resimler</w:t>
            </w:r>
          </w:p>
          <w:p w:rsidR="00C0706E" w:rsidRPr="004149D1" w:rsidRDefault="00C0706E" w:rsidP="004149D1">
            <w:pPr>
              <w:spacing w:after="0" w:line="240" w:lineRule="auto"/>
              <w:rPr>
                <w:rFonts w:ascii="Tahoma" w:hAnsi="Tahoma" w:cs="Tahoma"/>
                <w:sz w:val="16"/>
                <w:szCs w:val="16"/>
              </w:rPr>
            </w:pPr>
          </w:p>
        </w:tc>
        <w:tc>
          <w:tcPr>
            <w:tcW w:w="1418" w:type="dxa"/>
            <w:vMerge w:val="restart"/>
            <w:vAlign w:val="center"/>
          </w:tcPr>
          <w:p w:rsidR="00C0706E" w:rsidRPr="004149D1" w:rsidRDefault="00C0706E" w:rsidP="004149D1">
            <w:pPr>
              <w:spacing w:after="0" w:line="240" w:lineRule="auto"/>
              <w:jc w:val="center"/>
              <w:rPr>
                <w:rFonts w:ascii="Tahoma" w:hAnsi="Tahoma" w:cs="Tahoma"/>
                <w:b/>
                <w:bCs/>
                <w:sz w:val="16"/>
                <w:szCs w:val="16"/>
              </w:rPr>
            </w:pPr>
            <w:r w:rsidRPr="004149D1">
              <w:rPr>
                <w:rFonts w:ascii="Tahoma" w:hAnsi="Tahoma" w:cs="Tahoma"/>
                <w:b/>
                <w:bCs/>
                <w:sz w:val="16"/>
                <w:szCs w:val="16"/>
              </w:rPr>
              <w:t>Süreç Değerlendirme Formu</w:t>
            </w:r>
          </w:p>
        </w:tc>
      </w:tr>
      <w:tr w:rsidR="00C0706E" w:rsidRPr="004149D1" w:rsidTr="004149D1">
        <w:trPr>
          <w:trHeight w:val="1699"/>
          <w:tblHeader/>
          <w:jc w:val="center"/>
        </w:trPr>
        <w:tc>
          <w:tcPr>
            <w:tcW w:w="562"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6"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425" w:type="dxa"/>
            <w:vMerge/>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p>
        </w:tc>
        <w:tc>
          <w:tcPr>
            <w:tcW w:w="1417" w:type="dxa"/>
            <w:vAlign w:val="center"/>
          </w:tcPr>
          <w:p w:rsidR="00C0706E" w:rsidRPr="004149D1" w:rsidRDefault="00C0706E" w:rsidP="004149D1">
            <w:pPr>
              <w:spacing w:after="0" w:line="240" w:lineRule="auto"/>
              <w:jc w:val="center"/>
              <w:rPr>
                <w:rFonts w:ascii="Tahoma" w:hAnsi="Tahoma" w:cs="Tahoma"/>
                <w:b/>
                <w:sz w:val="16"/>
                <w:szCs w:val="16"/>
              </w:rPr>
            </w:pPr>
            <w:r w:rsidRPr="004149D1">
              <w:rPr>
                <w:rFonts w:ascii="Tahoma" w:hAnsi="Tahoma" w:cs="Tahoma"/>
                <w:b/>
                <w:sz w:val="16"/>
                <w:szCs w:val="16"/>
              </w:rPr>
              <w:t>Geleneksel Oyun</w:t>
            </w:r>
          </w:p>
        </w:tc>
        <w:tc>
          <w:tcPr>
            <w:tcW w:w="2552" w:type="dxa"/>
            <w:vAlign w:val="center"/>
          </w:tcPr>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Kültürümüze ait geleneksel oyunlar ile dansları tanır ve uygular.</w:t>
            </w:r>
          </w:p>
        </w:tc>
        <w:tc>
          <w:tcPr>
            <w:tcW w:w="6095" w:type="dxa"/>
            <w:vAlign w:val="center"/>
          </w:tcPr>
          <w:p w:rsidR="00C0706E" w:rsidRPr="004149D1" w:rsidRDefault="00C0706E" w:rsidP="004149D1">
            <w:pPr>
              <w:spacing w:after="0" w:line="240" w:lineRule="auto"/>
              <w:rPr>
                <w:rFonts w:ascii="Tahoma" w:hAnsi="Tahoma" w:cs="Tahoma"/>
                <w:b/>
                <w:sz w:val="16"/>
                <w:szCs w:val="16"/>
              </w:rPr>
            </w:pPr>
            <w:r w:rsidRPr="004149D1">
              <w:rPr>
                <w:rFonts w:ascii="Tahoma" w:hAnsi="Tahoma" w:cs="Tahoma"/>
                <w:b/>
                <w:sz w:val="16"/>
                <w:szCs w:val="16"/>
              </w:rPr>
              <w:t>Arapsaçı</w:t>
            </w:r>
          </w:p>
          <w:p w:rsidR="00C0706E" w:rsidRPr="004149D1" w:rsidRDefault="00C0706E" w:rsidP="004149D1">
            <w:pPr>
              <w:spacing w:after="0" w:line="240" w:lineRule="auto"/>
              <w:rPr>
                <w:rFonts w:ascii="Tahoma" w:hAnsi="Tahoma" w:cs="Tahoma"/>
                <w:sz w:val="16"/>
                <w:szCs w:val="16"/>
              </w:rPr>
            </w:pPr>
            <w:r w:rsidRPr="004149D1">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C0706E" w:rsidRPr="004149D1" w:rsidRDefault="00C0706E" w:rsidP="004149D1">
            <w:pPr>
              <w:spacing w:after="0" w:line="240" w:lineRule="auto"/>
              <w:rPr>
                <w:rFonts w:ascii="Tahoma" w:hAnsi="Tahoma" w:cs="Tahoma"/>
                <w:sz w:val="16"/>
                <w:szCs w:val="16"/>
              </w:rPr>
            </w:pPr>
          </w:p>
        </w:tc>
        <w:tc>
          <w:tcPr>
            <w:tcW w:w="1559" w:type="dxa"/>
            <w:vMerge/>
            <w:vAlign w:val="center"/>
          </w:tcPr>
          <w:p w:rsidR="00C0706E" w:rsidRPr="004149D1" w:rsidRDefault="00C0706E" w:rsidP="004149D1">
            <w:pPr>
              <w:tabs>
                <w:tab w:val="num" w:pos="0"/>
                <w:tab w:val="left" w:pos="72"/>
                <w:tab w:val="left" w:pos="252"/>
              </w:tabs>
              <w:spacing w:after="0" w:line="240" w:lineRule="auto"/>
              <w:rPr>
                <w:rFonts w:ascii="Tahoma" w:hAnsi="Tahoma" w:cs="Tahoma"/>
                <w:b/>
                <w:bCs/>
                <w:sz w:val="16"/>
                <w:szCs w:val="16"/>
                <w:lang w:eastAsia="tr-TR"/>
              </w:rPr>
            </w:pPr>
          </w:p>
        </w:tc>
        <w:tc>
          <w:tcPr>
            <w:tcW w:w="1418" w:type="dxa"/>
            <w:vMerge/>
            <w:vAlign w:val="center"/>
          </w:tcPr>
          <w:p w:rsidR="00C0706E" w:rsidRPr="004149D1" w:rsidRDefault="00C0706E" w:rsidP="004149D1">
            <w:pPr>
              <w:spacing w:after="0" w:line="240" w:lineRule="auto"/>
              <w:jc w:val="center"/>
              <w:rPr>
                <w:rFonts w:ascii="Tahoma" w:hAnsi="Tahoma" w:cs="Tahoma"/>
                <w:sz w:val="16"/>
                <w:szCs w:val="16"/>
              </w:rPr>
            </w:pPr>
          </w:p>
        </w:tc>
      </w:tr>
      <w:tr w:rsidR="00C0706E" w:rsidRPr="004149D1" w:rsidTr="004149D1">
        <w:trPr>
          <w:trHeight w:val="1959"/>
          <w:tblHeader/>
          <w:jc w:val="center"/>
        </w:trPr>
        <w:tc>
          <w:tcPr>
            <w:tcW w:w="563"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HAZİRAN</w:t>
            </w:r>
          </w:p>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(37.HAFTA)</w:t>
            </w:r>
          </w:p>
        </w:tc>
        <w:tc>
          <w:tcPr>
            <w:tcW w:w="427"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22-26 Haziran</w:t>
            </w:r>
          </w:p>
        </w:tc>
        <w:tc>
          <w:tcPr>
            <w:tcW w:w="426" w:type="dxa"/>
            <w:textDirection w:val="btLr"/>
            <w:vAlign w:val="center"/>
          </w:tcPr>
          <w:p w:rsidR="00C0706E" w:rsidRPr="004149D1" w:rsidRDefault="00C0706E" w:rsidP="004149D1">
            <w:pPr>
              <w:spacing w:after="0" w:line="240" w:lineRule="auto"/>
              <w:ind w:left="113" w:right="113"/>
              <w:jc w:val="center"/>
              <w:rPr>
                <w:rFonts w:ascii="Tahoma" w:hAnsi="Tahoma" w:cs="Tahoma"/>
                <w:b/>
                <w:sz w:val="16"/>
                <w:szCs w:val="16"/>
              </w:rPr>
            </w:pPr>
            <w:r w:rsidRPr="004149D1">
              <w:rPr>
                <w:rFonts w:ascii="Tahoma" w:hAnsi="Tahoma" w:cs="Tahoma"/>
                <w:b/>
                <w:sz w:val="16"/>
                <w:szCs w:val="16"/>
              </w:rPr>
              <w:t>2 SAAT</w:t>
            </w:r>
          </w:p>
        </w:tc>
        <w:tc>
          <w:tcPr>
            <w:tcW w:w="14314" w:type="dxa"/>
            <w:gridSpan w:val="6"/>
            <w:vAlign w:val="center"/>
          </w:tcPr>
          <w:p w:rsidR="00C0706E" w:rsidRPr="004149D1" w:rsidRDefault="00C0706E" w:rsidP="004149D1">
            <w:pPr>
              <w:spacing w:after="0" w:line="240" w:lineRule="auto"/>
              <w:jc w:val="center"/>
              <w:rPr>
                <w:rFonts w:ascii="Tahoma" w:hAnsi="Tahoma" w:cs="Tahoma"/>
                <w:sz w:val="16"/>
                <w:szCs w:val="16"/>
              </w:rPr>
            </w:pPr>
            <w:r w:rsidRPr="004149D1">
              <w:rPr>
                <w:rFonts w:ascii="Tahoma" w:hAnsi="Tahoma" w:cs="Tahoma"/>
                <w:sz w:val="36"/>
                <w:szCs w:val="36"/>
              </w:rPr>
              <w:t>YIL SONU FAALİYET HAFTASI</w:t>
            </w:r>
          </w:p>
        </w:tc>
      </w:tr>
    </w:tbl>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p>
    <w:p w:rsidR="00C0706E" w:rsidRDefault="00C0706E" w:rsidP="008326D4">
      <w:pPr>
        <w:spacing w:after="0"/>
        <w:rPr>
          <w:rFonts w:ascii="Tahoma" w:hAnsi="Tahoma" w:cs="Tahoma"/>
          <w:sz w:val="18"/>
          <w:szCs w:val="18"/>
        </w:rPr>
      </w:pPr>
      <w:r>
        <w:rPr>
          <w:rFonts w:ascii="Tahoma" w:hAnsi="Tahoma" w:cs="Tahoma"/>
          <w:sz w:val="18"/>
          <w:szCs w:val="18"/>
        </w:rPr>
        <w:t>……………………</w:t>
      </w:r>
    </w:p>
    <w:p w:rsidR="00C0706E" w:rsidRDefault="00C0706E" w:rsidP="008326D4">
      <w:pPr>
        <w:spacing w:after="0"/>
        <w:rPr>
          <w:rFonts w:ascii="Tahoma" w:hAnsi="Tahoma" w:cs="Tahoma"/>
          <w:sz w:val="18"/>
          <w:szCs w:val="18"/>
        </w:rPr>
      </w:pPr>
      <w:r>
        <w:rPr>
          <w:rFonts w:ascii="Tahoma" w:hAnsi="Tahoma" w:cs="Tahoma"/>
          <w:sz w:val="18"/>
          <w:szCs w:val="18"/>
        </w:rPr>
        <w:t xml:space="preserve">Sınıf 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C0706E" w:rsidRDefault="00C0706E" w:rsidP="00BF492C">
      <w:pPr>
        <w:spacing w:after="0"/>
        <w:jc w:val="center"/>
        <w:rPr>
          <w:rFonts w:ascii="Tahoma" w:hAnsi="Tahoma" w:cs="Tahoma"/>
          <w:sz w:val="18"/>
          <w:szCs w:val="18"/>
        </w:rPr>
      </w:pPr>
      <w:r>
        <w:rPr>
          <w:rFonts w:ascii="Tahoma" w:hAnsi="Tahoma" w:cs="Tahoma"/>
          <w:sz w:val="18"/>
          <w:szCs w:val="18"/>
        </w:rPr>
        <w:t>…./09/2025</w:t>
      </w:r>
    </w:p>
    <w:p w:rsidR="00C0706E" w:rsidRPr="00F11DDD" w:rsidRDefault="00C0706E"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C0706E" w:rsidRPr="00F11DDD" w:rsidSect="00F11DDD">
      <w:headerReference w:type="default" r:id="rId7"/>
      <w:pgSz w:w="16838" w:h="11906" w:orient="landscape"/>
      <w:pgMar w:top="425" w:right="567" w:bottom="425" w:left="567"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06E" w:rsidRDefault="00C0706E" w:rsidP="008D6516">
      <w:pPr>
        <w:spacing w:after="0" w:line="240" w:lineRule="auto"/>
      </w:pPr>
      <w:r>
        <w:separator/>
      </w:r>
    </w:p>
  </w:endnote>
  <w:endnote w:type="continuationSeparator" w:id="0">
    <w:p w:rsidR="00C0706E" w:rsidRDefault="00C0706E"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06E" w:rsidRDefault="00C0706E" w:rsidP="008D6516">
      <w:pPr>
        <w:spacing w:after="0" w:line="240" w:lineRule="auto"/>
      </w:pPr>
      <w:r>
        <w:separator/>
      </w:r>
    </w:p>
  </w:footnote>
  <w:footnote w:type="continuationSeparator" w:id="0">
    <w:p w:rsidR="00C0706E" w:rsidRDefault="00C0706E"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25"/>
    </w:tblGrid>
    <w:tr w:rsidR="00C0706E" w:rsidRPr="004149D1" w:rsidTr="004149D1">
      <w:trPr>
        <w:trHeight w:val="1124"/>
        <w:jc w:val="center"/>
      </w:trPr>
      <w:tc>
        <w:tcPr>
          <w:tcW w:w="15725" w:type="dxa"/>
          <w:vAlign w:val="center"/>
        </w:tcPr>
        <w:p w:rsidR="00C0706E" w:rsidRPr="004149D1" w:rsidRDefault="00C0706E" w:rsidP="004149D1">
          <w:pPr>
            <w:pStyle w:val="Header"/>
            <w:jc w:val="center"/>
            <w:rPr>
              <w:rFonts w:ascii="Tahoma" w:hAnsi="Tahoma" w:cs="Tahoma"/>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7.95pt;margin-top:1.4pt;width:42.6pt;height:42.6pt;z-index:251660288;visibility:visible" o:allowoverlap="f">
                <v:imagedata r:id="rId1" o:title=""/>
              </v:shape>
            </w:pict>
          </w:r>
          <w:r w:rsidRPr="004149D1">
            <w:rPr>
              <w:rFonts w:ascii="Tahoma" w:hAnsi="Tahoma" w:cs="Tahoma"/>
            </w:rPr>
            <w:t xml:space="preserve">2025 - 2026 EĞİTİM - ÖĞRETİM YILI  </w:t>
          </w:r>
          <w:r>
            <w:rPr>
              <w:rFonts w:ascii="Tahoma" w:hAnsi="Tahoma" w:cs="Tahoma"/>
            </w:rPr>
            <w:t>ALTINŞEHİR</w:t>
          </w:r>
          <w:r w:rsidRPr="004149D1">
            <w:rPr>
              <w:rFonts w:ascii="Tahoma" w:hAnsi="Tahoma" w:cs="Tahoma"/>
            </w:rPr>
            <w:t xml:space="preserve">  İLKOKULU</w:t>
          </w:r>
        </w:p>
        <w:p w:rsidR="00C0706E" w:rsidRPr="004149D1" w:rsidRDefault="00C0706E" w:rsidP="004149D1">
          <w:pPr>
            <w:pStyle w:val="Header"/>
            <w:jc w:val="center"/>
            <w:rPr>
              <w:rFonts w:ascii="Tahoma" w:hAnsi="Tahoma" w:cs="Tahoma"/>
            </w:rPr>
          </w:pPr>
          <w:r w:rsidRPr="004149D1">
            <w:rPr>
              <w:rFonts w:ascii="Tahoma" w:hAnsi="Tahoma" w:cs="Tahoma"/>
            </w:rPr>
            <w:t xml:space="preserve">3.SINIF SERBEST ETKİNLİKLER DERSİ </w:t>
          </w:r>
        </w:p>
        <w:p w:rsidR="00C0706E" w:rsidRPr="004149D1" w:rsidRDefault="00C0706E" w:rsidP="004149D1">
          <w:pPr>
            <w:pStyle w:val="Header"/>
            <w:jc w:val="center"/>
          </w:pPr>
          <w:r w:rsidRPr="004149D1">
            <w:rPr>
              <w:rFonts w:ascii="Tahoma" w:hAnsi="Tahoma" w:cs="Tahoma"/>
            </w:rPr>
            <w:t>YILLIK FAALİYET PLANI</w:t>
          </w:r>
        </w:p>
      </w:tc>
    </w:tr>
  </w:tbl>
  <w:p w:rsidR="00C0706E" w:rsidRDefault="00C070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6516"/>
    <w:rsid w:val="00035DEC"/>
    <w:rsid w:val="00037D40"/>
    <w:rsid w:val="0004644E"/>
    <w:rsid w:val="00052CA9"/>
    <w:rsid w:val="0007523E"/>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1B1075"/>
    <w:rsid w:val="001C7F81"/>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149D1"/>
    <w:rsid w:val="004352C7"/>
    <w:rsid w:val="00450233"/>
    <w:rsid w:val="004712C1"/>
    <w:rsid w:val="004B3260"/>
    <w:rsid w:val="004C608E"/>
    <w:rsid w:val="00522C46"/>
    <w:rsid w:val="00523A61"/>
    <w:rsid w:val="00526CFC"/>
    <w:rsid w:val="00527708"/>
    <w:rsid w:val="005301FA"/>
    <w:rsid w:val="005452E2"/>
    <w:rsid w:val="00564CE1"/>
    <w:rsid w:val="005812B7"/>
    <w:rsid w:val="005A15A9"/>
    <w:rsid w:val="005A5B17"/>
    <w:rsid w:val="005B369F"/>
    <w:rsid w:val="005B7D5A"/>
    <w:rsid w:val="005C2161"/>
    <w:rsid w:val="005C27B0"/>
    <w:rsid w:val="005C7445"/>
    <w:rsid w:val="005F0E56"/>
    <w:rsid w:val="00602C0A"/>
    <w:rsid w:val="00614347"/>
    <w:rsid w:val="00622F1F"/>
    <w:rsid w:val="00646C0C"/>
    <w:rsid w:val="0065101B"/>
    <w:rsid w:val="00656706"/>
    <w:rsid w:val="006812D8"/>
    <w:rsid w:val="00687E2C"/>
    <w:rsid w:val="00695B2B"/>
    <w:rsid w:val="006A6097"/>
    <w:rsid w:val="006B17C1"/>
    <w:rsid w:val="006B7323"/>
    <w:rsid w:val="006D671D"/>
    <w:rsid w:val="006E6512"/>
    <w:rsid w:val="006F57E5"/>
    <w:rsid w:val="00701341"/>
    <w:rsid w:val="007059AF"/>
    <w:rsid w:val="007172DA"/>
    <w:rsid w:val="00765606"/>
    <w:rsid w:val="007A185C"/>
    <w:rsid w:val="007A1E45"/>
    <w:rsid w:val="007B3C79"/>
    <w:rsid w:val="007C74F9"/>
    <w:rsid w:val="007E665F"/>
    <w:rsid w:val="007F6F20"/>
    <w:rsid w:val="008267C0"/>
    <w:rsid w:val="008326D4"/>
    <w:rsid w:val="00840783"/>
    <w:rsid w:val="00852AC8"/>
    <w:rsid w:val="008544FA"/>
    <w:rsid w:val="00864E2E"/>
    <w:rsid w:val="00865D74"/>
    <w:rsid w:val="00883A32"/>
    <w:rsid w:val="00890CB4"/>
    <w:rsid w:val="008A24C3"/>
    <w:rsid w:val="008D6516"/>
    <w:rsid w:val="009242D1"/>
    <w:rsid w:val="00932D32"/>
    <w:rsid w:val="009347B2"/>
    <w:rsid w:val="00940AB3"/>
    <w:rsid w:val="00943BB5"/>
    <w:rsid w:val="0094441E"/>
    <w:rsid w:val="00946EDA"/>
    <w:rsid w:val="00947F64"/>
    <w:rsid w:val="00985A75"/>
    <w:rsid w:val="00990E83"/>
    <w:rsid w:val="0099560E"/>
    <w:rsid w:val="009C325D"/>
    <w:rsid w:val="009C55E0"/>
    <w:rsid w:val="009E217B"/>
    <w:rsid w:val="009F033E"/>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014C"/>
    <w:rsid w:val="00B725E6"/>
    <w:rsid w:val="00B7492B"/>
    <w:rsid w:val="00B8003B"/>
    <w:rsid w:val="00BB68E3"/>
    <w:rsid w:val="00BF492C"/>
    <w:rsid w:val="00C00018"/>
    <w:rsid w:val="00C0706E"/>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37851"/>
    <w:rsid w:val="00F562DA"/>
    <w:rsid w:val="00F6616A"/>
    <w:rsid w:val="00FA1A14"/>
    <w:rsid w:val="00FB73BE"/>
    <w:rsid w:val="00FB77D5"/>
    <w:rsid w:val="00FD0FB2"/>
    <w:rsid w:val="00FD7872"/>
    <w:rsid w:val="00FE1356"/>
    <w:rsid w:val="00FE1CB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D651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D6516"/>
    <w:rPr>
      <w:rFonts w:cs="Times New Roman"/>
    </w:rPr>
  </w:style>
  <w:style w:type="paragraph" w:styleId="Footer">
    <w:name w:val="footer"/>
    <w:basedOn w:val="Normal"/>
    <w:link w:val="FooterChar"/>
    <w:uiPriority w:val="99"/>
    <w:rsid w:val="008D651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D6516"/>
    <w:rPr>
      <w:rFonts w:cs="Times New Roman"/>
    </w:rPr>
  </w:style>
  <w:style w:type="table" w:styleId="TableGrid">
    <w:name w:val="Table Grid"/>
    <w:basedOn w:val="TableNormal"/>
    <w:uiPriority w:val="99"/>
    <w:rsid w:val="008D651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23</Pages>
  <Words>7330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www.mbsunu.com</dc:creator>
  <cp:keywords/>
  <dc:description/>
  <cp:lastModifiedBy>zeynal80@gmail.com</cp:lastModifiedBy>
  <cp:revision>7</cp:revision>
  <dcterms:created xsi:type="dcterms:W3CDTF">2024-08-14T18:36:00Z</dcterms:created>
  <dcterms:modified xsi:type="dcterms:W3CDTF">2025-08-27T06:24:00Z</dcterms:modified>
</cp:coreProperties>
</file>