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311" behindDoc="0" locked="0" layoutInCell="1" allowOverlap="1">
            <wp:simplePos x="0" y="0"/>
            <wp:positionH relativeFrom="page">
              <wp:posOffset>533400</wp:posOffset>
            </wp:positionH>
            <wp:positionV relativeFrom="page">
              <wp:posOffset>240665</wp:posOffset>
            </wp:positionV>
            <wp:extent cx="1219200" cy="952500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2192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8312" behindDoc="0" locked="0" layoutInCell="1" allowOverlap="1">
            <wp:simplePos x="0" y="0"/>
            <wp:positionH relativeFrom="page">
              <wp:posOffset>5791200</wp:posOffset>
            </wp:positionH>
            <wp:positionV relativeFrom="page">
              <wp:posOffset>240665</wp:posOffset>
            </wp:positionV>
            <wp:extent cx="1219200" cy="762000"/>
            <wp:effectExtent l="0" t="0" r="0" b="0"/>
            <wp:wrapNone/>
            <wp:docPr id="101" name="Picture 101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spect="0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2192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8276" behindDoc="1" locked="0" layoutInCell="1" allowOverlap="1">
            <wp:simplePos x="0" y="0"/>
            <wp:positionH relativeFrom="page">
              <wp:posOffset>514350</wp:posOffset>
            </wp:positionH>
            <wp:positionV relativeFrom="page">
              <wp:posOffset>3276854</wp:posOffset>
            </wp:positionV>
            <wp:extent cx="438150" cy="9525"/>
            <wp:effectExtent l="0" t="0" r="0" b="0"/>
            <wp:wrapNone/>
            <wp:docPr id="102" name="Picture 102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spect="0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381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8276" behindDoc="1" locked="0" layoutInCell="1" allowOverlap="1">
            <wp:simplePos x="0" y="0"/>
            <wp:positionH relativeFrom="page">
              <wp:posOffset>514350</wp:posOffset>
            </wp:positionH>
            <wp:positionV relativeFrom="page">
              <wp:posOffset>4078987</wp:posOffset>
            </wp:positionV>
            <wp:extent cx="438150" cy="9525"/>
            <wp:effectExtent l="0" t="0" r="0" b="0"/>
            <wp:wrapNone/>
            <wp:docPr id="103" name="Picture 102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3" name="Picture 102"/>
                    <pic:cNvPicPr>
                      <a:picLocks noChangeAspect="0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381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8242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4760849</wp:posOffset>
            </wp:positionV>
            <wp:extent cx="66675" cy="66675"/>
            <wp:effectExtent l="0" t="0" r="0" b="0"/>
            <wp:wrapNone/>
            <wp:docPr id="104" name="Freeform 10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7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7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3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4961382</wp:posOffset>
            </wp:positionV>
            <wp:extent cx="66675" cy="66675"/>
            <wp:effectExtent l="0" t="0" r="0" b="0"/>
            <wp:wrapNone/>
            <wp:docPr id="105" name="Freeform 10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2"/>
                          </a:moveTo>
                          <a:cubicBezTo>
                            <a:pt x="66675" y="51817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7"/>
                            <a:pt x="0" y="33402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2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4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5161916</wp:posOffset>
            </wp:positionV>
            <wp:extent cx="66675" cy="66675"/>
            <wp:effectExtent l="0" t="0" r="0" b="0"/>
            <wp:wrapNone/>
            <wp:docPr id="106" name="Freeform 10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401"/>
                          </a:cubicBezTo>
                          <a:cubicBezTo>
                            <a:pt x="0" y="14985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5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5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5914391</wp:posOffset>
            </wp:positionV>
            <wp:extent cx="66675" cy="66675"/>
            <wp:effectExtent l="0" t="0" r="0" b="0"/>
            <wp:wrapNone/>
            <wp:docPr id="107" name="Freeform 10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401"/>
                          </a:cubicBezTo>
                          <a:cubicBezTo>
                            <a:pt x="0" y="14985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5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6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6114924</wp:posOffset>
            </wp:positionV>
            <wp:extent cx="66675" cy="66675"/>
            <wp:effectExtent l="0" t="0" r="0" b="0"/>
            <wp:wrapNone/>
            <wp:docPr id="108" name="Freeform 10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7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6315456</wp:posOffset>
            </wp:positionV>
            <wp:extent cx="66675" cy="66675"/>
            <wp:effectExtent l="0" t="0" r="0" b="0"/>
            <wp:wrapNone/>
            <wp:docPr id="109" name="Freeform 10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60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60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8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6515862</wp:posOffset>
            </wp:positionV>
            <wp:extent cx="66675" cy="66675"/>
            <wp:effectExtent l="0" t="0" r="0" b="0"/>
            <wp:wrapNone/>
            <wp:docPr id="110" name="Freeform 11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7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7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9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6716395</wp:posOffset>
            </wp:positionV>
            <wp:extent cx="66675" cy="66675"/>
            <wp:effectExtent l="0" t="0" r="0" b="0"/>
            <wp:wrapNone/>
            <wp:docPr id="111" name="Freeform 11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90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90"/>
                            <a:pt x="0" y="33274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0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6916929</wp:posOffset>
            </wp:positionV>
            <wp:extent cx="66675" cy="66675"/>
            <wp:effectExtent l="0" t="0" r="0" b="0"/>
            <wp:wrapNone/>
            <wp:docPr id="112" name="Freeform 11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1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7669403</wp:posOffset>
            </wp:positionV>
            <wp:extent cx="66675" cy="66675"/>
            <wp:effectExtent l="0" t="0" r="0" b="0"/>
            <wp:wrapNone/>
            <wp:docPr id="113" name="Freeform 11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5"/>
                          </a:moveTo>
                          <a:cubicBezTo>
                            <a:pt x="66675" y="51690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90"/>
                            <a:pt x="0" y="33275"/>
                          </a:cubicBezTo>
                          <a:cubicBezTo>
                            <a:pt x="0" y="14860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60"/>
                            <a:pt x="66675" y="33275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2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7869937</wp:posOffset>
            </wp:positionV>
            <wp:extent cx="66675" cy="66675"/>
            <wp:effectExtent l="0" t="0" r="0" b="0"/>
            <wp:wrapNone/>
            <wp:docPr id="114" name="Freeform 11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3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3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3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3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8070343</wp:posOffset>
            </wp:positionV>
            <wp:extent cx="66675" cy="66675"/>
            <wp:effectExtent l="0" t="0" r="0" b="0"/>
            <wp:wrapNone/>
            <wp:docPr id="115" name="Freeform 11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5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5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4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8270875</wp:posOffset>
            </wp:positionV>
            <wp:extent cx="66675" cy="66675"/>
            <wp:effectExtent l="0" t="0" r="0" b="0"/>
            <wp:wrapNone/>
            <wp:docPr id="116" name="Freeform 11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90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90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5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8471409</wp:posOffset>
            </wp:positionV>
            <wp:extent cx="66675" cy="66675"/>
            <wp:effectExtent l="0" t="0" r="0" b="0"/>
            <wp:wrapNone/>
            <wp:docPr id="117" name="Freeform 11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3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3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3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6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8671941</wp:posOffset>
            </wp:positionV>
            <wp:extent cx="66675" cy="66675"/>
            <wp:effectExtent l="0" t="0" r="0" b="0"/>
            <wp:wrapNone/>
            <wp:docPr id="118" name="Freeform 11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5"/>
                          </a:moveTo>
                          <a:cubicBezTo>
                            <a:pt x="66675" y="51690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90"/>
                            <a:pt x="0" y="33275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5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7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8872347</wp:posOffset>
            </wp:positionV>
            <wp:extent cx="66675" cy="66675"/>
            <wp:effectExtent l="0" t="0" r="0" b="0"/>
            <wp:wrapNone/>
            <wp:docPr id="119" name="Freeform 11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8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9072881</wp:posOffset>
            </wp:positionV>
            <wp:extent cx="66675" cy="66675"/>
            <wp:effectExtent l="0" t="0" r="0" b="0"/>
            <wp:wrapNone/>
            <wp:docPr id="120" name="Freeform 12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3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3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273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9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9273413</wp:posOffset>
            </wp:positionV>
            <wp:extent cx="66675" cy="66675"/>
            <wp:effectExtent l="0" t="0" r="0" b="0"/>
            <wp:wrapNone/>
            <wp:docPr id="121" name="Freeform 12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90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90"/>
                            <a:pt x="0" y="33274"/>
                          </a:cubicBezTo>
                          <a:cubicBezTo>
                            <a:pt x="0" y="14860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60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0" behindDoc="0" locked="0" layoutInCell="1" allowOverlap="1">
            <wp:simplePos x="0" y="0"/>
            <wp:positionH relativeFrom="page">
              <wp:posOffset>749300</wp:posOffset>
            </wp:positionH>
            <wp:positionV relativeFrom="page">
              <wp:posOffset>9651620</wp:posOffset>
            </wp:positionV>
            <wp:extent cx="25400" cy="25400"/>
            <wp:effectExtent l="0" t="0" r="0" b="0"/>
            <wp:wrapNone/>
            <wp:docPr id="122" name="Picture 122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>
                      <a:picLocks noChangeAspect="0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540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8314" behindDoc="1" locked="0" layoutInCell="1" allowOverlap="1">
            <wp:simplePos x="0" y="0"/>
            <wp:positionH relativeFrom="page">
              <wp:posOffset>533400</wp:posOffset>
            </wp:positionH>
            <wp:positionV relativeFrom="page">
              <wp:posOffset>9999345</wp:posOffset>
            </wp:positionV>
            <wp:extent cx="6477000" cy="180"/>
            <wp:effectExtent l="0" t="0" r="0" b="0"/>
            <wp:wrapNone/>
            <wp:docPr id="123" name="Freeform 12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477000" cy="180"/>
                    </a:xfrm>
                    <a:custGeom>
                      <a:rect l="l" t="t" r="r" b="b"/>
                      <a:pathLst>
                        <a:path w="6477000" h="180">
                          <a:moveTo>
                            <a:pt x="0" y="0"/>
                          </a:moveTo>
                          <a:lnTo>
                            <a:pt x="6477000" y="0"/>
                          </a:lnTo>
                        </a:path>
                      </a:pathLst>
                    </a:custGeom>
                    <a:noFill/>
                    <a:ln w="635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24" behindDoc="0" locked="0" layoutInCell="1" allowOverlap="1">
            <wp:simplePos x="0" y="0"/>
            <wp:positionH relativeFrom="page">
              <wp:posOffset>6451600</wp:posOffset>
            </wp:positionH>
            <wp:positionV relativeFrom="page">
              <wp:posOffset>9999345</wp:posOffset>
            </wp:positionV>
            <wp:extent cx="571500" cy="571500"/>
            <wp:effectExtent l="0" t="0" r="0" b="0"/>
            <wp:wrapNone/>
            <wp:docPr id="124" name="Picture 124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>
                      <a:picLocks noChangeAspect="0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8316" behindDoc="1" locked="0" layoutInCell="1" allowOverlap="1">
            <wp:simplePos x="0" y="0"/>
            <wp:positionH relativeFrom="page">
              <wp:posOffset>1142872</wp:posOffset>
            </wp:positionH>
            <wp:positionV relativeFrom="page">
              <wp:posOffset>10266045</wp:posOffset>
            </wp:positionV>
            <wp:extent cx="810007" cy="180"/>
            <wp:effectExtent l="0" t="0" r="0" b="0"/>
            <wp:wrapNone/>
            <wp:docPr id="125" name="Freeform 12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10007" cy="180"/>
                    </a:xfrm>
                    <a:custGeom>
                      <a:rect l="l" t="t" r="r" b="b"/>
                      <a:pathLst>
                        <a:path w="810007" h="180">
                          <a:moveTo>
                            <a:pt x="0" y="0"/>
                          </a:moveTo>
                          <a:lnTo>
                            <a:pt x="810007" y="0"/>
                          </a:lnTo>
                        </a:path>
                      </a:pathLst>
                    </a:custGeom>
                    <a:noFill/>
                    <a:ln w="7620" cap="flat" cmpd="sng">
                      <a:solidFill>
                        <a:srgbClr val="0000FF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25" behindDoc="0" locked="0" layoutInCell="1" allowOverlap="1">
            <wp:simplePos x="0" y="0"/>
            <wp:positionH relativeFrom="page">
              <wp:posOffset>-24920301</wp:posOffset>
            </wp:positionH>
            <wp:positionV relativeFrom="page">
              <wp:posOffset>5011327</wp:posOffset>
            </wp:positionV>
            <wp:extent cx="57276770" cy="631189"/>
            <wp:effectExtent l="0" t="0" r="0" b="0"/>
            <wp:wrapNone/>
            <wp:docPr id="126" name="Freeform 126"/>
            <wp:cNvGraphicFramePr/>
            <a:graphic>
              <a:graphicData uri="http://schemas.microsoft.com/office/word/2010/wordprocessingShape">
                <wps:wsp>
                  <wps:cNvSpPr/>
                  <wps:spPr>
                    <a:xfrm rot="-3299985" flipH="0" flipV="0">
                      <a:off x="-24920301" y="5011327"/>
                      <a:ext cx="57162470" cy="516889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/>
                    </a:custGeom>
                    <a:noFill/>
                    <a:ln w="1270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txbx>
                    <w:txbxContent>
                      <w:spAutoFit/>
                      <w:p>
                        <w:pPr>
                          <w:rPr>
                            <w:rFonts w:ascii="Times New Roman" w:hAnsi="Times New Roman" w:cs="Times New Roman"/>
                            <w:color w:val="010302"/>
                          </w:rPr>
                          <w:spacing w:before="0" w:after="0" w:line="240" w:lineRule="auto"/>
                          <w:ind w:left="0" w:right="0" w:firstLine="0"/>
                        </w:pPr>
                        <w:r>
                          <w:rPr lang="en-US" sz="88" baseline="0" dirty="0">
                            <w:jc w:val="left"/>
                            <w:rFonts w:ascii="Arial" w:hAnsi="Arial" w:cs="Arial"/>
                            <w:b/>
                            <w:bCs/>
                            <w:color w:val="000000"/>
                            <w:sz w:val="88"/>
                            <w:szCs w:val="88"/>
                          </w:rPr>
                          <w:t>2758337546 - 2758337546 - 2758337546 - 2758337546 - 2758337546 - 2758337546 - 2758337546 - 2758337546 - 2758337546 - 2758337546 - 2758337546 - 2758337546 - 2758337546 - 2758337546 - 2758337546 - 2758337546</w:t>
                        </w:r>
                        <w:r>
                          <w:rPr>
                            <w:rFonts w:ascii="Times New Roman" w:hAnsi="Times New Roman" w:cs="Times New Roman"/>
                            <w:sz w:val="88"/>
                            <w:szCs w:val="88"/>
                          </w:rPr>
                          <w:t> </w:t>
                        </w:r>
                      </w:p>
                    </w:txbxContent>
                  </wps:txbx>
                  <wps:bodyPr wrap="square" lIns="0" tIns="0" rIns="0" bIns="0"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169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14" w:after="0" w:line="240" w:lineRule="auto"/>
        <w:ind w:left="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201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212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143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tabs>
          <w:tab w:val="left" w:pos="767"/>
          <w:tab w:val="left" w:pos="9165"/>
        </w:tabs>
        <w:spacing w:before="0" w:after="0" w:line="240" w:lineRule="auto"/>
        <w:ind w:left="0" w:right="-28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Sayı	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8"/>
          <w:sz w:val="24"/>
          <w:szCs w:val="24"/>
        </w:rPr>
        <w:t>: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E-35375550-050.99-138810244	23.08.2025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tabs>
          <w:tab w:val="left" w:pos="773"/>
        </w:tabs>
        <w:spacing w:before="4" w:after="0" w:line="315" w:lineRule="exact"/>
        <w:ind w:left="878" w:right="5263" w:hanging="878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Konu	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8"/>
          <w:sz w:val="24"/>
          <w:szCs w:val="24"/>
        </w:rPr>
        <w:t>: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2025-2026 Eğitim-Öğretim Yılı Sene Başı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Öğretmenler Kurulu Toplantısı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275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tabs>
          <w:tab w:val="left" w:pos="3786"/>
        </w:tabs>
        <w:spacing w:before="0" w:after="0" w:line="240" w:lineRule="auto"/>
        <w:ind w:left="1086" w:right="1531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	İLKOKULU İDARECİ VE ÖĞRETMENLERİNE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64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10172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31" w:lineRule="exact"/>
        <w:ind w:left="0" w:right="-40" w:firstLine="69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Milli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7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Bakanlığı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Öncesi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7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İlköğretim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Kurumları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Yönetmeliği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7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34.Maddesi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27"/>
          <w:sz w:val="24"/>
          <w:szCs w:val="24"/>
        </w:rPr>
        <w:t>e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2025-6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27"/>
          <w:sz w:val="24"/>
          <w:szCs w:val="24"/>
        </w:rPr>
        <w:t>3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Sayıl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27"/>
          <w:sz w:val="24"/>
          <w:szCs w:val="24"/>
        </w:rPr>
        <w:t>ı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Genelg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27"/>
          <w:sz w:val="24"/>
          <w:szCs w:val="24"/>
        </w:rPr>
        <w:t>e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hükümler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27"/>
          <w:sz w:val="24"/>
          <w:szCs w:val="24"/>
        </w:rPr>
        <w:t>i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gereğinc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27"/>
          <w:sz w:val="24"/>
          <w:szCs w:val="24"/>
        </w:rPr>
        <w:t>e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;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2025-2026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Eğitim-Öğretim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Yılı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Sene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Başı 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Öğretmenler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6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Kurulu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Toplantısı,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6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01.09.202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60"/>
          <w:sz w:val="24"/>
          <w:szCs w:val="24"/>
        </w:rPr>
        <w:t>5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Pazartesi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47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günü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49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saat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49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10.30'da,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47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okulumuz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5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Gülten 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Dayıoğlu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Çok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9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Amaçlı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9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Salonu'nda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aşağıdaki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9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günde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3"/>
          <w:sz w:val="24"/>
          <w:szCs w:val="24"/>
        </w:rPr>
        <w:t>m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maddeleri doğrultusunda  gerçekleştirilecektir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-40" w:firstLine="69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Belirtilen toplantıda hazır bulunmanızı önemle rica ederim.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10172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32" w:after="0" w:line="240" w:lineRule="auto"/>
        <w:ind w:left="0" w:right="8141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1. Açılış ve Yoklama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95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1" w:right="5716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Saygı Duruşu ve İstiklal Marşı,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581" w:right="5716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Gündem maddelerinin kurula sunulması,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Toplantı yazmanlarının seçimi,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7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712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2. Eğitim-Öğretim Faaliyetleri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94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1" w:right="89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Öğrenci kayıtları hakkında bilgilendirme,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1" w:right="89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2024-2025 eğitim-öğretim yılının değerlendirilmesi,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581" w:right="89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Bir önceki kurul kararlarının gözden geçirilmesi ,uygulama sonuçlarının değerlendirilmesi,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2025-2026 eğitim-öğretim yılı çalışma takvimi hakkında bilgilendirme,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1" w:right="89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Sınıf,şube oluşumları hakkında bilgilendirme,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1" w:right="89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Yaz tatilinde yapılan çalışmalar hakkında bilgilendirme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6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697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3. Öğretmenlerle İlgili Hususlar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95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1" w:right="265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Mesleki çalışmalar,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581" w:right="265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Okulumuzdan ayrılan ve yeni başlayan Öğretmenlerin tanıtılması,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Bakanlık kararları, mevzuat değişiklikleri ve resmi yazıların incelenmesi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Rapor, izin ve ayakta tedavi işlemleri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1" w:right="265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Nöbet uygulamaları, ders defterleri 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581" w:right="265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Özlük hakları ( ek ders, maaş,derece,kademe) hakkında bilgilendirme,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Denetim ve rehberlik çalışmaları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1" w:right="265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Bayrak törenleri ve anma-kutlama törenlerinde uyulacak esaslar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1" w:right="265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Personel kılık-kıyafeti ile ilgili hususlar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4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1" w:right="2" w:firstLine="3184"/>
      </w:pPr>
      <w:r>
        <w:rPr lang="en-US" sz="18" baseline="0" dirty="0">
          <w:jc w:val="left"/>
          <w:rFonts w:ascii="Times New Roman" w:hAnsi="Times New Roman" w:cs="Times New Roman"/>
          <w:color w:val="FF0000"/>
          <w:sz w:val="18"/>
          <w:szCs w:val="18"/>
        </w:rPr>
        <w:t>Bu belge, güvenli elektronik imza ile imzalanmıştır.</w:t>
      </w:r>
      <w:r>
        <w:rPr>
          <w:rFonts w:ascii="Times New Roman" w:hAnsi="Times New Roman" w:cs="Times New Roman"/>
          <w:sz w:val="18"/>
          <w:szCs w:val="18"/>
        </w:rPr>
        <w:t> </w:t>
      </w:r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15" w:h="16847"/>
          <w:pgMar w:top="500" w:right="500" w:bottom="0" w:left="0" w:header="708" w:footer="708" w:gutter="0"/>
          <w:cols w:num="2" w:space="0" w:equalWidth="0">
            <w:col w:w="100" w:space="709"/>
            <w:col w:w="10312" w:space="0"/>
          </w:cols>
          <w:docGrid w:linePitch="360"/>
        </w:sectPr>
        <w:tabs>
          <w:tab w:val="left" w:pos="6116"/>
        </w:tabs>
        <w:spacing w:before="0" w:after="0" w:line="240" w:lineRule="auto"/>
        <w:ind w:left="51" w:right="2" w:firstLine="0"/>
      </w:pP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Doğrulama Kodu: 1517165C-C4B2-4BCE-81BE-80C573E066C3	Doğrulama Adresi: </w:t>
      </w:r>
      <w:hyperlink r:id="rId127" w:history="1">
        <w:r>
          <w:rPr lang="en-US" sz="18" baseline="0" dirty="0">
            <w:jc w:val="left"/>
            <w:rFonts w:ascii="Times New Roman" w:hAnsi="Times New Roman" w:cs="Times New Roman"/>
            <w:color w:val="000000"/>
            <w:sz w:val="18"/>
            <w:szCs w:val="18"/>
          </w:rPr>
          <w:t>https://www.turkiye.gov.tr/meb-ebys</w:t>
        </w:r>
      </w:hyperlink>
      <w:r>
        <w:rPr>
          <w:rFonts w:ascii="Times New Roman" w:hAnsi="Times New Roman" w:cs="Times New Roman"/>
          <w:sz w:val="18"/>
          <w:szCs w:val="18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52" w:after="0" w:line="180" w:lineRule="exact"/>
        <w:ind w:left="860" w:right="-40" w:firstLine="0"/>
      </w:pP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Yenibosna Merkez Mahallesi. Burhan Bey Sokak. No:6 34197 Bahçelievler, İstanbul</w:t>
      </w:r>
      <w:r>
        <w:rPr>
          <w:rFonts w:ascii="Times New Roman" w:hAnsi="Times New Roman" w:cs="Times New Roman"/>
          <w:sz w:val="18"/>
          <w:szCs w:val="18"/>
        </w:rPr>
        <w:t> </w:t>
      </w: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Kep Adresi: </w:t>
      </w:r>
      <w:hyperlink r:id="rId128" w:history="1">
        <w:r>
          <w:rPr lang="en-US" sz="18" baseline="0" dirty="0">
            <w:jc w:val="left"/>
            <w:rFonts w:ascii="Times New Roman" w:hAnsi="Times New Roman" w:cs="Times New Roman"/>
            <w:color w:val="0000FF"/>
            <w:sz w:val="18"/>
            <w:szCs w:val="18"/>
          </w:rPr>
          <w:t>meb@hs01.kep.tr</w:t>
        </w:r>
      </w:hyperlink>
      <w:r>
        <w:rPr>
          <w:rFonts w:ascii="Times New Roman" w:hAnsi="Times New Roman" w:cs="Times New Roman"/>
          <w:sz w:val="18"/>
          <w:szCs w:val="18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33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25" w:right="885" w:firstLine="0"/>
      </w:pPr>
      <w:r>
        <w:rPr lang="en-US" sz="14" baseline="0" dirty="0">
          <w:jc w:val="left"/>
          <w:rFonts w:ascii="Times New Roman" w:hAnsi="Times New Roman" w:cs="Times New Roman"/>
          <w:color w:val="000000"/>
          <w:sz w:val="14"/>
          <w:szCs w:val="14"/>
        </w:rPr>
        <w:t>1 / 4</w:t>
      </w:r>
      <w:r>
        <w:rPr>
          <w:rFonts w:ascii="Times New Roman" w:hAnsi="Times New Roman" w:cs="Times New Roman"/>
          <w:sz w:val="14"/>
          <w:szCs w:val="14"/>
        </w:rPr>
        <w:t> </w:t>
      </w:r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15" w:h="16847"/>
          <w:pgMar w:top="500" w:right="500" w:bottom="0" w:left="0" w:header="708" w:footer="708" w:gutter="0"/>
          <w:cols w:num="2" w:space="0" w:equalWidth="0">
            <w:col w:w="7059" w:space="795"/>
            <w:col w:w="2324" w:space="0"/>
          </w:cols>
          <w:docGrid w:linePitch="360"/>
        </w:sectPr>
        <w:spacing w:before="52" w:after="0" w:line="180" w:lineRule="exact"/>
        <w:ind w:left="1715" w:right="40" w:hanging="1795"/>
        <w:jc w:val="right"/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Bilgi için:Berat Bülent YILDIZ</w:t>
      </w:r>
      <w:r>
        <w:rPr>
          <w:rFonts w:ascii="Times New Roman" w:hAnsi="Times New Roman" w:cs="Times New Roman"/>
          <w:sz w:val="18"/>
          <w:szCs w:val="18"/>
        </w:rPr>
        <w:t> </w:t>
      </w:r>
      <w:r>
        <w:br w:type="textWrapping" w:clear="all"/>
      </w: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Müdür</w:t>
      </w:r>
      <w:r>
        <w:rPr>
          <w:rFonts w:ascii="Times New Roman" w:hAnsi="Times New Roman" w:cs="Times New Roman"/>
          <w:sz w:val="18"/>
          <w:szCs w:val="18"/>
        </w:rPr>
        <w:t> </w:t>
      </w:r>
      <w:r>
        <w:br w:type="page"/>
      </w:r>
    </w:p>
    <w:p>
      <w:pPr>
        <w:spacing w:after="58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241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525653</wp:posOffset>
            </wp:positionV>
            <wp:extent cx="66675" cy="66675"/>
            <wp:effectExtent l="0" t="0" r="0" b="0"/>
            <wp:wrapNone/>
            <wp:docPr id="129" name="Freeform 12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60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60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2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726187</wp:posOffset>
            </wp:positionV>
            <wp:extent cx="66675" cy="66675"/>
            <wp:effectExtent l="0" t="0" r="0" b="0"/>
            <wp:wrapNone/>
            <wp:docPr id="130" name="Freeform 13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3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926592</wp:posOffset>
            </wp:positionV>
            <wp:extent cx="66675" cy="66675"/>
            <wp:effectExtent l="0" t="0" r="0" b="0"/>
            <wp:wrapNone/>
            <wp:docPr id="131" name="Freeform 13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7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7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4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1327659</wp:posOffset>
            </wp:positionV>
            <wp:extent cx="66675" cy="66675"/>
            <wp:effectExtent l="0" t="0" r="0" b="0"/>
            <wp:wrapNone/>
            <wp:docPr id="132" name="Freeform 13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3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3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3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5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1528064</wp:posOffset>
            </wp:positionV>
            <wp:extent cx="66675" cy="66675"/>
            <wp:effectExtent l="0" t="0" r="0" b="0"/>
            <wp:wrapNone/>
            <wp:docPr id="133" name="Freeform 13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6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1929130</wp:posOffset>
            </wp:positionV>
            <wp:extent cx="66675" cy="66675"/>
            <wp:effectExtent l="0" t="0" r="0" b="0"/>
            <wp:wrapNone/>
            <wp:docPr id="134" name="Freeform 13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7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2129664</wp:posOffset>
            </wp:positionV>
            <wp:extent cx="66675" cy="66675"/>
            <wp:effectExtent l="0" t="0" r="0" b="0"/>
            <wp:wrapNone/>
            <wp:docPr id="135" name="Freeform 13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8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2530602</wp:posOffset>
            </wp:positionV>
            <wp:extent cx="66675" cy="66675"/>
            <wp:effectExtent l="0" t="0" r="0" b="0"/>
            <wp:wrapNone/>
            <wp:docPr id="136" name="Freeform 13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9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3491230</wp:posOffset>
            </wp:positionV>
            <wp:extent cx="66675" cy="66675"/>
            <wp:effectExtent l="0" t="0" r="0" b="0"/>
            <wp:wrapNone/>
            <wp:docPr id="137" name="Freeform 13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0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4296156</wp:posOffset>
            </wp:positionV>
            <wp:extent cx="66675" cy="66675"/>
            <wp:effectExtent l="0" t="0" r="0" b="0"/>
            <wp:wrapNone/>
            <wp:docPr id="138" name="Freeform 13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60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60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1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4897629</wp:posOffset>
            </wp:positionV>
            <wp:extent cx="66675" cy="66675"/>
            <wp:effectExtent l="0" t="0" r="0" b="0"/>
            <wp:wrapNone/>
            <wp:docPr id="139" name="Freeform 13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2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5098161</wp:posOffset>
            </wp:positionV>
            <wp:extent cx="66675" cy="66675"/>
            <wp:effectExtent l="0" t="0" r="0" b="0"/>
            <wp:wrapNone/>
            <wp:docPr id="140" name="Freeform 14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5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5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5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3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5298567</wp:posOffset>
            </wp:positionV>
            <wp:extent cx="66675" cy="66675"/>
            <wp:effectExtent l="0" t="0" r="0" b="0"/>
            <wp:wrapNone/>
            <wp:docPr id="141" name="Freeform 14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7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7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4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5499100</wp:posOffset>
            </wp:positionV>
            <wp:extent cx="66675" cy="66675"/>
            <wp:effectExtent l="0" t="0" r="0" b="0"/>
            <wp:wrapNone/>
            <wp:docPr id="142" name="Freeform 14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90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90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5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5699634</wp:posOffset>
            </wp:positionV>
            <wp:extent cx="66675" cy="66675"/>
            <wp:effectExtent l="0" t="0" r="0" b="0"/>
            <wp:wrapNone/>
            <wp:docPr id="143" name="Freeform 14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3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3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3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6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5900167</wp:posOffset>
            </wp:positionV>
            <wp:extent cx="66675" cy="66675"/>
            <wp:effectExtent l="0" t="0" r="0" b="0"/>
            <wp:wrapNone/>
            <wp:docPr id="144" name="Freeform 14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7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6100573</wp:posOffset>
            </wp:positionV>
            <wp:extent cx="66675" cy="66675"/>
            <wp:effectExtent l="0" t="0" r="0" b="0"/>
            <wp:wrapNone/>
            <wp:docPr id="145" name="Freeform 14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5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5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8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6301105</wp:posOffset>
            </wp:positionV>
            <wp:extent cx="66675" cy="66675"/>
            <wp:effectExtent l="0" t="0" r="0" b="0"/>
            <wp:wrapNone/>
            <wp:docPr id="146" name="Freeform 14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9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6702044</wp:posOffset>
            </wp:positionV>
            <wp:extent cx="66675" cy="66675"/>
            <wp:effectExtent l="0" t="0" r="0" b="0"/>
            <wp:wrapNone/>
            <wp:docPr id="147" name="Freeform 14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7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7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0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7454519</wp:posOffset>
            </wp:positionV>
            <wp:extent cx="66675" cy="66675"/>
            <wp:effectExtent l="0" t="0" r="0" b="0"/>
            <wp:wrapNone/>
            <wp:docPr id="148" name="Freeform 14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1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7655053</wp:posOffset>
            </wp:positionV>
            <wp:extent cx="66675" cy="66675"/>
            <wp:effectExtent l="0" t="0" r="0" b="0"/>
            <wp:wrapNone/>
            <wp:docPr id="149" name="Freeform 14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0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0"/>
                          </a:cubicBezTo>
                          <a:cubicBezTo>
                            <a:pt x="0" y="14985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5"/>
                            <a:pt x="66675" y="33400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2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7855585</wp:posOffset>
            </wp:positionV>
            <wp:extent cx="66675" cy="66675"/>
            <wp:effectExtent l="0" t="0" r="0" b="0"/>
            <wp:wrapNone/>
            <wp:docPr id="150" name="Freeform 15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2"/>
                          </a:moveTo>
                          <a:cubicBezTo>
                            <a:pt x="66675" y="51690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90"/>
                            <a:pt x="0" y="33402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2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3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8056119</wp:posOffset>
            </wp:positionV>
            <wp:extent cx="66675" cy="66675"/>
            <wp:effectExtent l="0" t="0" r="0" b="0"/>
            <wp:wrapNone/>
            <wp:docPr id="151" name="Freeform 15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4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8256651</wp:posOffset>
            </wp:positionV>
            <wp:extent cx="66675" cy="66675"/>
            <wp:effectExtent l="0" t="0" r="0" b="0"/>
            <wp:wrapNone/>
            <wp:docPr id="152" name="Freeform 15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90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90"/>
                            <a:pt x="0" y="33274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5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8657591</wp:posOffset>
            </wp:positionV>
            <wp:extent cx="66675" cy="66675"/>
            <wp:effectExtent l="0" t="0" r="0" b="0"/>
            <wp:wrapNone/>
            <wp:docPr id="153" name="Freeform 15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0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400"/>
                          </a:cubicBezTo>
                          <a:cubicBezTo>
                            <a:pt x="0" y="14985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5"/>
                            <a:pt x="66675" y="33400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6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9058529</wp:posOffset>
            </wp:positionV>
            <wp:extent cx="66675" cy="66675"/>
            <wp:effectExtent l="0" t="0" r="0" b="0"/>
            <wp:wrapNone/>
            <wp:docPr id="154" name="Freeform 15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2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2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2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7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9459595</wp:posOffset>
            </wp:positionV>
            <wp:extent cx="66675" cy="66675"/>
            <wp:effectExtent l="0" t="0" r="0" b="0"/>
            <wp:wrapNone/>
            <wp:docPr id="155" name="Freeform 15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5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5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275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476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8" behindDoc="0" locked="0" layoutInCell="1" allowOverlap="1">
            <wp:simplePos x="0" y="0"/>
            <wp:positionH relativeFrom="page">
              <wp:posOffset>749300</wp:posOffset>
            </wp:positionH>
            <wp:positionV relativeFrom="page">
              <wp:posOffset>9651620</wp:posOffset>
            </wp:positionV>
            <wp:extent cx="25400" cy="25400"/>
            <wp:effectExtent l="0" t="0" r="0" b="0"/>
            <wp:wrapNone/>
            <wp:docPr id="156" name="Picture 156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56" name="Picture 156"/>
                    <pic:cNvPicPr>
                      <a:picLocks noChangeAspect="0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540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8313" behindDoc="1" locked="0" layoutInCell="1" allowOverlap="1">
            <wp:simplePos x="0" y="0"/>
            <wp:positionH relativeFrom="page">
              <wp:posOffset>533400</wp:posOffset>
            </wp:positionH>
            <wp:positionV relativeFrom="page">
              <wp:posOffset>9999345</wp:posOffset>
            </wp:positionV>
            <wp:extent cx="6477000" cy="180"/>
            <wp:effectExtent l="0" t="0" r="0" b="0"/>
            <wp:wrapNone/>
            <wp:docPr id="157" name="Freeform 15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477000" cy="180"/>
                    </a:xfrm>
                    <a:custGeom>
                      <a:rect l="l" t="t" r="r" b="b"/>
                      <a:pathLst>
                        <a:path w="6477000" h="180">
                          <a:moveTo>
                            <a:pt x="0" y="0"/>
                          </a:moveTo>
                          <a:lnTo>
                            <a:pt x="6477000" y="0"/>
                          </a:lnTo>
                        </a:path>
                      </a:pathLst>
                    </a:custGeom>
                    <a:noFill/>
                    <a:ln w="635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23" behindDoc="0" locked="0" layoutInCell="1" allowOverlap="1">
            <wp:simplePos x="0" y="0"/>
            <wp:positionH relativeFrom="page">
              <wp:posOffset>6451600</wp:posOffset>
            </wp:positionH>
            <wp:positionV relativeFrom="page">
              <wp:posOffset>9999345</wp:posOffset>
            </wp:positionV>
            <wp:extent cx="571500" cy="571500"/>
            <wp:effectExtent l="0" t="0" r="0" b="0"/>
            <wp:wrapNone/>
            <wp:docPr id="158" name="Picture 158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58" name="Picture 158"/>
                    <pic:cNvPicPr>
                      <a:picLocks noChangeAspect="0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8315" behindDoc="1" locked="0" layoutInCell="1" allowOverlap="1">
            <wp:simplePos x="0" y="0"/>
            <wp:positionH relativeFrom="page">
              <wp:posOffset>1142872</wp:posOffset>
            </wp:positionH>
            <wp:positionV relativeFrom="page">
              <wp:posOffset>10266045</wp:posOffset>
            </wp:positionV>
            <wp:extent cx="810007" cy="180"/>
            <wp:effectExtent l="0" t="0" r="0" b="0"/>
            <wp:wrapNone/>
            <wp:docPr id="159" name="Freeform 15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10007" cy="180"/>
                    </a:xfrm>
                    <a:custGeom>
                      <a:rect l="l" t="t" r="r" b="b"/>
                      <a:pathLst>
                        <a:path w="810007" h="180">
                          <a:moveTo>
                            <a:pt x="0" y="0"/>
                          </a:moveTo>
                          <a:lnTo>
                            <a:pt x="810007" y="0"/>
                          </a:lnTo>
                        </a:path>
                      </a:pathLst>
                    </a:custGeom>
                    <a:noFill/>
                    <a:ln w="7620" cap="flat" cmpd="sng">
                      <a:solidFill>
                        <a:srgbClr val="0000FF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24" behindDoc="0" locked="0" layoutInCell="1" allowOverlap="1">
            <wp:simplePos x="0" y="0"/>
            <wp:positionH relativeFrom="page">
              <wp:posOffset>-24920301</wp:posOffset>
            </wp:positionH>
            <wp:positionV relativeFrom="page">
              <wp:posOffset>5011327</wp:posOffset>
            </wp:positionV>
            <wp:extent cx="57276770" cy="631189"/>
            <wp:effectExtent l="0" t="0" r="0" b="0"/>
            <wp:wrapNone/>
            <wp:docPr id="160" name="Freeform 160"/>
            <wp:cNvGraphicFramePr/>
            <a:graphic>
              <a:graphicData uri="http://schemas.microsoft.com/office/word/2010/wordprocessingShape">
                <wps:wsp>
                  <wps:cNvSpPr/>
                  <wps:spPr>
                    <a:xfrm rot="-3299985" flipH="0" flipV="0">
                      <a:off x="-24920301" y="5011327"/>
                      <a:ext cx="57162470" cy="516889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/>
                    </a:custGeom>
                    <a:noFill/>
                    <a:ln w="1270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txbx>
                    <w:txbxContent>
                      <w:spAutoFit/>
                      <w:p>
                        <w:pPr>
                          <w:rPr>
                            <w:rFonts w:ascii="Times New Roman" w:hAnsi="Times New Roman" w:cs="Times New Roman"/>
                            <w:color w:val="010302"/>
                          </w:rPr>
                          <w:spacing w:before="0" w:after="0" w:line="240" w:lineRule="auto"/>
                          <w:ind w:left="0" w:right="0" w:firstLine="0"/>
                        </w:pPr>
                        <w:r>
                          <w:rPr lang="en-US" sz="88" baseline="0" dirty="0">
                            <w:jc w:val="left"/>
                            <w:rFonts w:ascii="Arial" w:hAnsi="Arial" w:cs="Arial"/>
                            <w:b/>
                            <w:bCs/>
                            <w:color w:val="000000"/>
                            <w:sz w:val="88"/>
                            <w:szCs w:val="88"/>
                          </w:rPr>
                          <w:t>2758337546 - 2758337546 - 2758337546 - 2758337546 - 2758337546 - 2758337546 - 2758337546 - 2758337546 - 2758337546 - 2758337546 - 2758337546 - 2758337546 - 2758337546 - 2758337546 - 2758337546 - 2758337546</w:t>
                        </w:r>
                        <w:r>
                          <w:rPr>
                            <w:rFonts w:ascii="Times New Roman" w:hAnsi="Times New Roman" w:cs="Times New Roman"/>
                            <w:sz w:val="88"/>
                            <w:szCs w:val="88"/>
                          </w:rPr>
                          <w:t> </w:t>
                        </w:r>
                      </w:p>
                    </w:txbxContent>
                  </wps:txbx>
                  <wps:bodyPr wrap="square" lIns="0" tIns="0" rIns="0" bIns="0"/>
                </wps:wsp>
              </a:graphicData>
            </a:graphic>
          </wp:anchor>
        </w:drawing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Kurul/komisyon üye seçimleri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İş Sağlığı ve Güvenliği konuları ve ekip listelerinin hazırlanması,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Öğretmenlerin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Maarif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Modeli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çerçevesinde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mesleki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gelişimlerinin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desteklenmesi;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videoları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 dijital materyallerden faydalanılması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4" w:firstLine="0"/>
      </w:pPr>
      <w:hyperlink r:id="rId161" w:history="1">
        <w:r>
          <w:rPr lang="en-US" sz="24" baseline="0" dirty="0">
            <w:jc w:val="left"/>
            <w:rFonts w:ascii="Times New Roman" w:hAnsi="Times New Roman" w:cs="Times New Roman"/>
            <w:color w:val="000000"/>
            <w:sz w:val="24"/>
            <w:szCs w:val="24"/>
          </w:rPr>
          <w:t>Tym.meb.gov.tr</w:t>
        </w:r>
      </w:hyperlink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adresinin tanıtımı ve kılavuz kitapların kullanımına yönelik atölye çalışmaları,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temelli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planlama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kapsamında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öğretmenlere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araştırma,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sosyal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etkinlik,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proje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yerel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etkinlik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yürütme görevi verilmesi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Öğretmen Akademileri kapsamında gönüllülük esaslı faaliyetlerin yürütülmesi;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Merkez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taşra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teşkilatında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iletişim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sürecinin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hızlandırılması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yerli/millî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mesajlaşma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uygulamasının kurulması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Acil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Durum,Sivil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Savunma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Tamp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,İrap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Toplanma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Alanı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ekiplerinin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oluşturulması,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görevlilere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resmi yazı ile tebliğ edilmesi,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6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290" w:right="718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4. Ders İşlemleri ile İlgili Esaslar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7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317" w:lineRule="exact"/>
        <w:ind w:left="890" w:right="253" w:firstLine="0"/>
        <w:jc w:val="both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Türkiye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Yüzyılı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Maarif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Modeli'nin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eğitim-öğretim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süreçlerinde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anasınıfı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ile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1.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2.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sınıf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düzeylerinde uygulanması, eğitim-öğretim programlarına yansıtılması, uygulamaların düzenli olarak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izlenmesi,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değerlendirilmesi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raporlanması,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değerler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eğitimi,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sosyal,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kültürel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sportif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faaliyetlerin Maarif Modeli ilkeleri çerçevesinde planlanması.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3" w:firstLine="0"/>
        <w:jc w:val="both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Türkiye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Yüzyılı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Maarif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Modeli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Erdem-Değer-Eylem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Çerçevesi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kapsamında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doğa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sevgisinin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geliştirilmesi,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yeşil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vatanın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korunması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orman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yangınlarına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karşı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farkındalık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çalışmaları;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eğitim-öğretim yılının ilk dersinin "Yeşil Vatanı Korumak" temasıyla yapılması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Zümre Öğretmenler Kurulu toplantılarının planlanması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 zümre başkanının belirlenmesi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Zaman çizelgesinin belirlenmesi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Yıllık planlar, ders planları ve özel eğitim ihtiyacı olan öğrenciler için BEP planlaması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Atatürkçülükle ilgili konuların işlenişi ve ders programlarının uygulanması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Konuların işlenişinde uygulanacak öğretim yöntem ve tekniklerinin belirlenmesi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İlkokul birinci sınıf öğrencileri için Bakanlıkça ücretsiz olarak dağıtılacak hikâye kitapları,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Talim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Terbiye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Kurulu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tarafından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kabul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edilen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Haftalık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Ders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Çizelgelerindeki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değişikliklerin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uygulanması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Branş dersleri planlaması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6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290" w:right="686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5. Öğrencileri İlgilendiren Hususlar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95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5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Öğrencilerde sorumluluk bilincini artırmak için zilsiz okul uygulaması veya uygun zil seviyeleri,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E-Okul uygulamaları (devamsızlık, not, davranış, okuduğu kitap girişleri, diğer öğrenci bilgileri)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Öğrenci devam-devamsızlık durumları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5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Öğrenci kıyafetleri ile ilgili uygulanacak ortak esasların belirlenmesi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5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Bakanlık tarafından ücretsiz dağıtılan kaynaklar dışındaki kitap v.b. materyallerin kullanılmaması;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velilere maddi külfet getirecek uygulamalardan kaçınılması ve yönlendirme,tanıtım yapılmaması,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Dijital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platformlarının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tanıtılması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öğrencilerin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içeriklere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erişiminin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desteklenmesi,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EBA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platformunun etkin kullanımı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5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taşınırları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ortak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kullanım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alanları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ile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sınıf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çevrenin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korunması,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bakımı,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temiz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tutulması ve tasarruf tedbirleri , Okul sağlığı ve güvenliği hizmetlerinin görüşülmesi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5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Öğrenci servis, kantin ve yemekhane hizmetleri hakkında değerlendirme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201" w:after="0" w:line="240" w:lineRule="auto"/>
        <w:ind w:left="360" w:right="295" w:firstLine="3184"/>
      </w:pPr>
      <w:r>
        <w:rPr lang="en-US" sz="18" baseline="0" dirty="0">
          <w:jc w:val="left"/>
          <w:rFonts w:ascii="Times New Roman" w:hAnsi="Times New Roman" w:cs="Times New Roman"/>
          <w:color w:val="FF0000"/>
          <w:sz w:val="18"/>
          <w:szCs w:val="18"/>
        </w:rPr>
        <w:t>Bu belge, güvenli elektronik imza ile imzalanmıştır.</w:t>
      </w:r>
      <w:r>
        <w:rPr>
          <w:rFonts w:ascii="Times New Roman" w:hAnsi="Times New Roman" w:cs="Times New Roman"/>
          <w:sz w:val="18"/>
          <w:szCs w:val="18"/>
        </w:rPr>
        <w:t> </w:t>
      </w:r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15" w:h="16847"/>
          <w:pgMar w:top="500" w:right="500" w:bottom="0" w:left="500" w:header="708" w:footer="708" w:gutter="0"/>
          <w:docGrid w:linePitch="360"/>
        </w:sectPr>
        <w:tabs>
          <w:tab w:val="left" w:pos="6425"/>
        </w:tabs>
        <w:spacing w:before="0" w:after="0" w:line="240" w:lineRule="auto"/>
        <w:ind w:left="360" w:right="295" w:firstLine="0"/>
      </w:pP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Doğrulama Kodu: 1517165C-C4B2-4BCE-81BE-80C573E066C3	Doğrulama Adresi: </w:t>
      </w:r>
      <w:hyperlink r:id="rId127" w:history="1">
        <w:r>
          <w:rPr lang="en-US" sz="18" baseline="0" dirty="0">
            <w:jc w:val="left"/>
            <w:rFonts w:ascii="Times New Roman" w:hAnsi="Times New Roman" w:cs="Times New Roman"/>
            <w:color w:val="000000"/>
            <w:sz w:val="18"/>
            <w:szCs w:val="18"/>
          </w:rPr>
          <w:t>https://www.turkiye.gov.tr/meb-ebys</w:t>
        </w:r>
      </w:hyperlink>
      <w:r>
        <w:rPr>
          <w:rFonts w:ascii="Times New Roman" w:hAnsi="Times New Roman" w:cs="Times New Roman"/>
          <w:sz w:val="18"/>
          <w:szCs w:val="18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52" w:after="0" w:line="180" w:lineRule="exact"/>
        <w:ind w:left="360" w:right="-40" w:firstLine="0"/>
      </w:pP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Yenibosna Merkez Mahallesi. Burhan Bey Sokak. No:6 34197 Bahçelievler, İstanbul</w:t>
      </w:r>
      <w:r>
        <w:rPr>
          <w:rFonts w:ascii="Times New Roman" w:hAnsi="Times New Roman" w:cs="Times New Roman"/>
          <w:sz w:val="18"/>
          <w:szCs w:val="18"/>
        </w:rPr>
        <w:t> </w:t>
      </w: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Kep Adresi: </w:t>
      </w:r>
      <w:hyperlink r:id="rId128" w:history="1">
        <w:r>
          <w:rPr lang="en-US" sz="18" baseline="0" dirty="0">
            <w:jc w:val="left"/>
            <w:rFonts w:ascii="Times New Roman" w:hAnsi="Times New Roman" w:cs="Times New Roman"/>
            <w:color w:val="0000FF"/>
            <w:sz w:val="18"/>
            <w:szCs w:val="18"/>
          </w:rPr>
          <w:t>meb@hs01.kep.tr</w:t>
        </w:r>
      </w:hyperlink>
      <w:r>
        <w:rPr>
          <w:rFonts w:ascii="Times New Roman" w:hAnsi="Times New Roman" w:cs="Times New Roman"/>
          <w:sz w:val="18"/>
          <w:szCs w:val="18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33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325" w:right="885" w:firstLine="0"/>
      </w:pPr>
      <w:r>
        <w:rPr lang="en-US" sz="14" baseline="0" dirty="0">
          <w:jc w:val="left"/>
          <w:rFonts w:ascii="Times New Roman" w:hAnsi="Times New Roman" w:cs="Times New Roman"/>
          <w:color w:val="000000"/>
          <w:sz w:val="14"/>
          <w:szCs w:val="14"/>
        </w:rPr>
        <w:t>2 / 4</w:t>
      </w:r>
      <w:r>
        <w:rPr>
          <w:rFonts w:ascii="Times New Roman" w:hAnsi="Times New Roman" w:cs="Times New Roman"/>
          <w:sz w:val="14"/>
          <w:szCs w:val="14"/>
        </w:rPr>
        <w:t> </w:t>
      </w:r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15" w:h="16847"/>
          <w:pgMar w:top="500" w:right="500" w:bottom="0" w:left="500" w:header="708" w:footer="708" w:gutter="0"/>
          <w:cols w:num="2" w:space="0" w:equalWidth="0">
            <w:col w:w="6559" w:space="795"/>
            <w:col w:w="2324" w:space="0"/>
          </w:cols>
          <w:docGrid w:linePitch="360"/>
        </w:sectPr>
        <w:spacing w:before="52" w:after="0" w:line="180" w:lineRule="exact"/>
        <w:ind w:left="1715" w:right="40" w:hanging="1795"/>
        <w:jc w:val="right"/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Bilgi için:Berat Bülent YILDIZ</w:t>
      </w:r>
      <w:r>
        <w:rPr>
          <w:rFonts w:ascii="Times New Roman" w:hAnsi="Times New Roman" w:cs="Times New Roman"/>
          <w:sz w:val="18"/>
          <w:szCs w:val="18"/>
        </w:rPr>
        <w:t> </w:t>
      </w:r>
      <w:r>
        <w:br w:type="textWrapping" w:clear="all"/>
      </w: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Müdür</w:t>
      </w:r>
      <w:r>
        <w:rPr>
          <w:rFonts w:ascii="Times New Roman" w:hAnsi="Times New Roman" w:cs="Times New Roman"/>
          <w:sz w:val="18"/>
          <w:szCs w:val="18"/>
        </w:rPr>
        <w:t> </w:t>
      </w:r>
      <w:r>
        <w:br w:type="page"/>
      </w:r>
    </w:p>
    <w:p>
      <w:pPr>
        <w:spacing w:after="58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241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525653</wp:posOffset>
            </wp:positionV>
            <wp:extent cx="66675" cy="66675"/>
            <wp:effectExtent l="0" t="0" r="0" b="0"/>
            <wp:wrapNone/>
            <wp:docPr id="162" name="Freeform 16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60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60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2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1127126</wp:posOffset>
            </wp:positionV>
            <wp:extent cx="66675" cy="66675"/>
            <wp:effectExtent l="0" t="0" r="0" b="0"/>
            <wp:wrapNone/>
            <wp:docPr id="163" name="Freeform 16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3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1327659</wp:posOffset>
            </wp:positionV>
            <wp:extent cx="66675" cy="66675"/>
            <wp:effectExtent l="0" t="0" r="0" b="0"/>
            <wp:wrapNone/>
            <wp:docPr id="164" name="Freeform 16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3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3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3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4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1528064</wp:posOffset>
            </wp:positionV>
            <wp:extent cx="66675" cy="66675"/>
            <wp:effectExtent l="0" t="0" r="0" b="0"/>
            <wp:wrapNone/>
            <wp:docPr id="165" name="Freeform 16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5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1728598</wp:posOffset>
            </wp:positionV>
            <wp:extent cx="66675" cy="66675"/>
            <wp:effectExtent l="0" t="0" r="0" b="0"/>
            <wp:wrapNone/>
            <wp:docPr id="166" name="Freeform 16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6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2129664</wp:posOffset>
            </wp:positionV>
            <wp:extent cx="66675" cy="66675"/>
            <wp:effectExtent l="0" t="0" r="0" b="0"/>
            <wp:wrapNone/>
            <wp:docPr id="167" name="Freeform 16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7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2882139</wp:posOffset>
            </wp:positionV>
            <wp:extent cx="66675" cy="66675"/>
            <wp:effectExtent l="0" t="0" r="0" b="0"/>
            <wp:wrapNone/>
            <wp:docPr id="168" name="Freeform 16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8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3283077</wp:posOffset>
            </wp:positionV>
            <wp:extent cx="66675" cy="66675"/>
            <wp:effectExtent l="0" t="0" r="0" b="0"/>
            <wp:wrapNone/>
            <wp:docPr id="169" name="Freeform 16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9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3483611</wp:posOffset>
            </wp:positionV>
            <wp:extent cx="66675" cy="66675"/>
            <wp:effectExtent l="0" t="0" r="0" b="0"/>
            <wp:wrapNone/>
            <wp:docPr id="170" name="Freeform 17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0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3684143</wp:posOffset>
            </wp:positionV>
            <wp:extent cx="66675" cy="66675"/>
            <wp:effectExtent l="0" t="0" r="0" b="0"/>
            <wp:wrapNone/>
            <wp:docPr id="171" name="Freeform 17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1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3884677</wp:posOffset>
            </wp:positionV>
            <wp:extent cx="66675" cy="66675"/>
            <wp:effectExtent l="0" t="0" r="0" b="0"/>
            <wp:wrapNone/>
            <wp:docPr id="172" name="Freeform 17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2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4085082</wp:posOffset>
            </wp:positionV>
            <wp:extent cx="66675" cy="66675"/>
            <wp:effectExtent l="0" t="0" r="0" b="0"/>
            <wp:wrapNone/>
            <wp:docPr id="173" name="Freeform 17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2"/>
                          </a:moveTo>
                          <a:cubicBezTo>
                            <a:pt x="66675" y="51817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7"/>
                            <a:pt x="0" y="33402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2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3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4285616</wp:posOffset>
            </wp:positionV>
            <wp:extent cx="66675" cy="66675"/>
            <wp:effectExtent l="0" t="0" r="0" b="0"/>
            <wp:wrapNone/>
            <wp:docPr id="174" name="Freeform 17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401"/>
                          </a:cubicBezTo>
                          <a:cubicBezTo>
                            <a:pt x="0" y="14985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5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4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4686681</wp:posOffset>
            </wp:positionV>
            <wp:extent cx="66675" cy="66675"/>
            <wp:effectExtent l="0" t="0" r="0" b="0"/>
            <wp:wrapNone/>
            <wp:docPr id="175" name="Freeform 17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60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60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5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4887087</wp:posOffset>
            </wp:positionV>
            <wp:extent cx="66675" cy="66675"/>
            <wp:effectExtent l="0" t="0" r="0" b="0"/>
            <wp:wrapNone/>
            <wp:docPr id="176" name="Freeform 17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7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7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6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5288154</wp:posOffset>
            </wp:positionV>
            <wp:extent cx="66675" cy="66675"/>
            <wp:effectExtent l="0" t="0" r="0" b="0"/>
            <wp:wrapNone/>
            <wp:docPr id="177" name="Freeform 17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7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5689092</wp:posOffset>
            </wp:positionV>
            <wp:extent cx="66675" cy="66675"/>
            <wp:effectExtent l="0" t="0" r="0" b="0"/>
            <wp:wrapNone/>
            <wp:docPr id="178" name="Freeform 17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7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7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8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6290692</wp:posOffset>
            </wp:positionV>
            <wp:extent cx="66675" cy="66675"/>
            <wp:effectExtent l="0" t="0" r="0" b="0"/>
            <wp:wrapNone/>
            <wp:docPr id="179" name="Freeform 17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59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7043167</wp:posOffset>
            </wp:positionV>
            <wp:extent cx="66675" cy="66675"/>
            <wp:effectExtent l="0" t="0" r="0" b="0"/>
            <wp:wrapNone/>
            <wp:docPr id="180" name="Freeform 18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0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7243573</wp:posOffset>
            </wp:positionV>
            <wp:extent cx="66675" cy="66675"/>
            <wp:effectExtent l="0" t="0" r="0" b="0"/>
            <wp:wrapNone/>
            <wp:docPr id="181" name="Freeform 18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5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5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1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7444105</wp:posOffset>
            </wp:positionV>
            <wp:extent cx="66675" cy="66676"/>
            <wp:effectExtent l="0" t="0" r="0" b="0"/>
            <wp:wrapNone/>
            <wp:docPr id="182" name="Freeform 18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6"/>
                    </a:xfrm>
                    <a:custGeom>
                      <a:rect l="l" t="t" r="r" b="b"/>
                      <a:pathLst>
                        <a:path w="66675" h="66676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6"/>
                            <a:pt x="33401" y="66676"/>
                          </a:cubicBezTo>
                          <a:cubicBezTo>
                            <a:pt x="14986" y="66676"/>
                            <a:pt x="0" y="51689"/>
                            <a:pt x="0" y="33274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2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8196581</wp:posOffset>
            </wp:positionV>
            <wp:extent cx="66675" cy="66675"/>
            <wp:effectExtent l="0" t="0" r="0" b="0"/>
            <wp:wrapNone/>
            <wp:docPr id="183" name="Freeform 18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3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3"/>
                          </a:cubicBezTo>
                          <a:cubicBezTo>
                            <a:pt x="0" y="14985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5"/>
                            <a:pt x="66675" y="33273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3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8397113</wp:posOffset>
            </wp:positionV>
            <wp:extent cx="66675" cy="66675"/>
            <wp:effectExtent l="0" t="0" r="0" b="0"/>
            <wp:wrapNone/>
            <wp:docPr id="184" name="Freeform 18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5"/>
                          </a:moveTo>
                          <a:cubicBezTo>
                            <a:pt x="66675" y="51690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90"/>
                            <a:pt x="0" y="33275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5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4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8597519</wp:posOffset>
            </wp:positionV>
            <wp:extent cx="66675" cy="66675"/>
            <wp:effectExtent l="0" t="0" r="0" b="0"/>
            <wp:wrapNone/>
            <wp:docPr id="185" name="Freeform 18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5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8798053</wp:posOffset>
            </wp:positionV>
            <wp:extent cx="66675" cy="66675"/>
            <wp:effectExtent l="0" t="0" r="0" b="0"/>
            <wp:wrapNone/>
            <wp:docPr id="186" name="Freeform 18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0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0"/>
                          </a:cubicBezTo>
                          <a:cubicBezTo>
                            <a:pt x="0" y="14985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5"/>
                            <a:pt x="66675" y="33400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6" behindDoc="0" locked="0" layoutInCell="1" allowOverlap="1">
            <wp:simplePos x="0" y="0"/>
            <wp:positionH relativeFrom="page">
              <wp:posOffset>749300</wp:posOffset>
            </wp:positionH>
            <wp:positionV relativeFrom="page">
              <wp:posOffset>9651620</wp:posOffset>
            </wp:positionV>
            <wp:extent cx="25400" cy="25400"/>
            <wp:effectExtent l="0" t="0" r="0" b="0"/>
            <wp:wrapNone/>
            <wp:docPr id="187" name="Picture 187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87" name="Picture 187"/>
                    <pic:cNvPicPr>
                      <a:picLocks noChangeAspect="0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540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8307" behindDoc="0" locked="0" layoutInCell="1" allowOverlap="1">
            <wp:simplePos x="0" y="0"/>
            <wp:positionH relativeFrom="page">
              <wp:posOffset>533400</wp:posOffset>
            </wp:positionH>
            <wp:positionV relativeFrom="page">
              <wp:posOffset>9999345</wp:posOffset>
            </wp:positionV>
            <wp:extent cx="6477000" cy="180"/>
            <wp:effectExtent l="0" t="0" r="0" b="0"/>
            <wp:wrapNone/>
            <wp:docPr id="188" name="Freeform 18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477000" cy="180"/>
                    </a:xfrm>
                    <a:custGeom>
                      <a:rect l="l" t="t" r="r" b="b"/>
                      <a:pathLst>
                        <a:path w="6477000" h="180">
                          <a:moveTo>
                            <a:pt x="0" y="0"/>
                          </a:moveTo>
                          <a:lnTo>
                            <a:pt x="6477000" y="0"/>
                          </a:lnTo>
                        </a:path>
                      </a:pathLst>
                    </a:custGeom>
                    <a:noFill/>
                    <a:ln w="635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8" behindDoc="0" locked="0" layoutInCell="1" allowOverlap="1">
            <wp:simplePos x="0" y="0"/>
            <wp:positionH relativeFrom="page">
              <wp:posOffset>1142872</wp:posOffset>
            </wp:positionH>
            <wp:positionV relativeFrom="page">
              <wp:posOffset>10266045</wp:posOffset>
            </wp:positionV>
            <wp:extent cx="810007" cy="180"/>
            <wp:effectExtent l="0" t="0" r="0" b="0"/>
            <wp:wrapNone/>
            <wp:docPr id="189" name="Freeform 18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10007" cy="180"/>
                    </a:xfrm>
                    <a:custGeom>
                      <a:rect l="l" t="t" r="r" b="b"/>
                      <a:pathLst>
                        <a:path w="810007" h="180">
                          <a:moveTo>
                            <a:pt x="0" y="0"/>
                          </a:moveTo>
                          <a:lnTo>
                            <a:pt x="810007" y="0"/>
                          </a:lnTo>
                        </a:path>
                      </a:pathLst>
                    </a:custGeom>
                    <a:noFill/>
                    <a:ln w="7620" cap="flat" cmpd="sng">
                      <a:solidFill>
                        <a:srgbClr val="0000FF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9" behindDoc="0" locked="0" layoutInCell="1" allowOverlap="1">
            <wp:simplePos x="0" y="0"/>
            <wp:positionH relativeFrom="page">
              <wp:posOffset>-24920301</wp:posOffset>
            </wp:positionH>
            <wp:positionV relativeFrom="page">
              <wp:posOffset>5011327</wp:posOffset>
            </wp:positionV>
            <wp:extent cx="57276770" cy="631189"/>
            <wp:effectExtent l="0" t="0" r="0" b="0"/>
            <wp:wrapNone/>
            <wp:docPr id="190" name="Freeform 190"/>
            <wp:cNvGraphicFramePr/>
            <a:graphic>
              <a:graphicData uri="http://schemas.microsoft.com/office/word/2010/wordprocessingShape">
                <wps:wsp>
                  <wps:cNvSpPr/>
                  <wps:spPr>
                    <a:xfrm rot="-3299985" flipH="0" flipV="0">
                      <a:off x="-24920301" y="5011327"/>
                      <a:ext cx="57162470" cy="516889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/>
                    </a:custGeom>
                    <a:noFill/>
                    <a:ln w="1270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txbx>
                    <w:txbxContent>
                      <w:spAutoFit/>
                      <w:p>
                        <w:pPr>
                          <w:rPr>
                            <w:rFonts w:ascii="Times New Roman" w:hAnsi="Times New Roman" w:cs="Times New Roman"/>
                            <w:color w:val="010302"/>
                          </w:rPr>
                          <w:spacing w:before="0" w:after="0" w:line="240" w:lineRule="auto"/>
                          <w:ind w:left="0" w:right="0" w:firstLine="0"/>
                        </w:pPr>
                        <w:r>
                          <w:rPr lang="en-US" sz="88" baseline="0" dirty="0">
                            <w:jc w:val="left"/>
                            <w:rFonts w:ascii="Arial" w:hAnsi="Arial" w:cs="Arial"/>
                            <w:b/>
                            <w:bCs/>
                            <w:color w:val="000000"/>
                            <w:sz w:val="88"/>
                            <w:szCs w:val="88"/>
                          </w:rPr>
                          <w:t>2758337546 - 2758337546 - 2758337546 - 2758337546 - 2758337546 - 2758337546 - 2758337546 - 2758337546 - 2758337546 - 2758337546 - 2758337546 - 2758337546 - 2758337546 - 2758337546 - 2758337546 - 2758337546</w:t>
                        </w:r>
                        <w:r>
                          <w:rPr>
                            <w:rFonts w:ascii="Times New Roman" w:hAnsi="Times New Roman" w:cs="Times New Roman"/>
                            <w:sz w:val="88"/>
                            <w:szCs w:val="88"/>
                          </w:rPr>
                          <w:t> </w:t>
                        </w:r>
                      </w:p>
                    </w:txbxContent>
                  </wps:txbx>
                  <wps:bodyPr wrap="square" lIns="0" tIns="0" rIns="0" bIns="0"/>
                </wps:wsp>
              </a:graphicData>
            </a:graphic>
          </wp:anchor>
        </w:drawing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3" w:firstLine="0"/>
        <w:jc w:val="both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Öğrencilerin şehir, kültür ve medeniyet bağını kavramaları; bilim, kültür, sanat ve spora yönelik ilgi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yeteneklerinin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geliştirilmesi;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gönüllülük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sosyal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sorumluluk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çalışmalarına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katılımı,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millî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ahlâki değerlerin içselleştirilmesi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Mezuniyet günü etkinliklerinde velilere ve okullara külfet getirecek uygulamalardan kaçınılması;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Eğitimde fırsat eşitliğini ortadan kaldıracak ayrıştırıcı uygulamalara izin verilmemesi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Mevsimlik tarım işçileri ve göçer çocukların eğitim erişimi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kütüphanelerinin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okuma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serisinin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etkin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kullanımı;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okuma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serisi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kitaplarının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dağıtımı,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öğrencilerin okuma kültürü ve etkin okur kimliğinin kazandırılması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3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Ders kitaplarının,defterlerin geri dönüşümü,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6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290" w:right="96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6. Milli Eğitim Bakanlığı Sosyal Etkinlikler Yönetmenliğine Göre Yapılacak Çalışma Esasları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95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15-19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Eylül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2025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haftasında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15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Temmuz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Demokrasi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Millî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Birlik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Günü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Anma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Programları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düzenlenmesi,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Sosyal Etkinlik Modülü hakkında bilgi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Sosyal Kulüplerin belirlenmesi, danışman öğretmen seçimi ve görev tanımlarının belirlenmesi,</w:t>
      </w:r>
      <w:r>
        <w:rPr>
          <w:rFonts w:ascii="Times New Roman" w:hAnsi="Times New Roman" w:cs="Times New Roman"/>
          <w:sz w:val="24"/>
          <w:szCs w:val="24"/>
        </w:rPr>
        <w:t> </w:t>
      </w:r>
      <w:r>
        <w:br w:type="textWrapping" w:clear="all"/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Sosyal Etkinlikler Kurulunun oluşturulması ve görev esaslarının belirlenmesi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Belirli gün ve hafta kutlamaları planlaması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Yıl içinde düzenlenecek etkinlikler, yarışmalar, geziler ve sosyal sorumluluk çalışmaları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Sosyal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etkinliklerde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millî,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manevi,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ahlâki,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kültürel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insani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değerlerin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benimsenmesi;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akran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desteğini güçlendirecek grup, takım ve proje temelli etkinliklerin uygulanması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Kulüp, kültürel, sanatsal ve sportif etkinliklerin e-Okul'a eksiksiz işlenmesi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İklim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değişikliği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çevre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farkındalığı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ile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sürdürülebilirlik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çalışmalarının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planlanması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uygulanması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Doğa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sevgisinin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geliştirilmesi,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yeşil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vatanın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korunması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fidan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dikimi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ile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orman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temizliği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çalışmalarının planlanması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54" w:firstLine="0"/>
        <w:jc w:val="both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12-18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Aralık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tarihleri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arasında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kutlanacak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"Tutum,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Yatırım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Türk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Malları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Haftası"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kapsamında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yerli üretim ve tüketim, tasarruf bilinci, millî ekonominin güçlendirilmesi ve yerli sanayi-teknoloji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ürünlerinin tanıtılması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54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 dışı yarışmalara katılımların görüşülmesi,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6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290" w:right="8109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7. Rehberlik Hizmetleri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95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426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Rehberlik çerçeve planı hazırlanması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426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Rehberlik ve psikolojik danışma komisyonu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426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Kaynaştırma ve bütünleştirme yoluyla eğitim uygulamaları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7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290" w:right="643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8. Ders Dışı Eğitim ve Proje Çalışmaları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94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66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Harezmi Eğitim Modeli çalışmaları,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890" w:right="266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Çocuk Kulübü , Destek Eğitim Odası , İyep Programı , Egzersiz çalışmaları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Tamamlanmış, yürütülen ve planlanan proje çalışmaları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0" w:right="2667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Atatürkçülük, bilim, kültür, sanat ve spor temalı projelerin yürütülmesi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6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290" w:right="6409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9. Okul - Aile - Veli İşbirliği Çalışmaları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123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15" w:h="16847"/>
          <w:pgMar w:top="500" w:right="500" w:bottom="0" w:left="500" w:header="708" w:footer="708" w:gutter="0"/>
          <w:docGrid w:linePitch="360"/>
        </w:sectPr>
        <w:spacing w:before="0" w:after="0" w:line="240" w:lineRule="auto"/>
        <w:ind w:left="5325" w:right="5241" w:firstLine="0"/>
      </w:pPr>
      <w:r>
        <w:rPr lang="en-US" sz="14" baseline="0" dirty="0">
          <w:jc w:val="left"/>
          <w:rFonts w:ascii="Times New Roman" w:hAnsi="Times New Roman" w:cs="Times New Roman"/>
          <w:color w:val="000000"/>
          <w:sz w:val="14"/>
          <w:szCs w:val="14"/>
        </w:rPr>
        <w:t>3 / 4</w:t>
      </w:r>
      <w:r>
        <w:rPr>
          <w:rFonts w:ascii="Times New Roman" w:hAnsi="Times New Roman" w:cs="Times New Roman"/>
          <w:sz w:val="14"/>
          <w:szCs w:val="14"/>
        </w:rPr>
        <w:t> </w:t>
      </w:r>
      <w:r>
        <w:br w:type="page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242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525653</wp:posOffset>
            </wp:positionV>
            <wp:extent cx="66675" cy="66675"/>
            <wp:effectExtent l="0" t="0" r="0" b="0"/>
            <wp:wrapNone/>
            <wp:docPr id="191" name="Freeform 19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60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60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3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726187</wp:posOffset>
            </wp:positionV>
            <wp:extent cx="66675" cy="66675"/>
            <wp:effectExtent l="0" t="0" r="0" b="0"/>
            <wp:wrapNone/>
            <wp:docPr id="192" name="Freeform 19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4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1327659</wp:posOffset>
            </wp:positionV>
            <wp:extent cx="66675" cy="66675"/>
            <wp:effectExtent l="0" t="0" r="0" b="0"/>
            <wp:wrapNone/>
            <wp:docPr id="193" name="Freeform 19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3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3"/>
                          </a:cubicBezTo>
                          <a:cubicBezTo>
                            <a:pt x="0" y="14858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8"/>
                            <a:pt x="66675" y="33273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5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1528064</wp:posOffset>
            </wp:positionV>
            <wp:extent cx="66675" cy="66675"/>
            <wp:effectExtent l="0" t="0" r="0" b="0"/>
            <wp:wrapNone/>
            <wp:docPr id="194" name="Freeform 19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7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7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6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1728598</wp:posOffset>
            </wp:positionV>
            <wp:extent cx="66675" cy="66675"/>
            <wp:effectExtent l="0" t="0" r="0" b="0"/>
            <wp:wrapNone/>
            <wp:docPr id="195" name="Freeform 19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816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816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7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2731136</wp:posOffset>
            </wp:positionV>
            <wp:extent cx="66675" cy="66675"/>
            <wp:effectExtent l="0" t="0" r="0" b="0"/>
            <wp:wrapNone/>
            <wp:docPr id="196" name="Freeform 19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401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401"/>
                          </a:cubicBezTo>
                          <a:cubicBezTo>
                            <a:pt x="0" y="14986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986"/>
                            <a:pt x="66675" y="33401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8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2931668</wp:posOffset>
            </wp:positionV>
            <wp:extent cx="66675" cy="66675"/>
            <wp:effectExtent l="0" t="0" r="0" b="0"/>
            <wp:wrapNone/>
            <wp:docPr id="197" name="Freeform 19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9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9"/>
                            <a:pt x="0" y="33274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9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3132202</wp:posOffset>
            </wp:positionV>
            <wp:extent cx="66675" cy="66675"/>
            <wp:effectExtent l="0" t="0" r="0" b="0"/>
            <wp:wrapNone/>
            <wp:docPr id="198" name="Freeform 19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6675" cy="66675"/>
                    </a:xfrm>
                    <a:custGeom>
                      <a:rect l="l" t="t" r="r" b="b"/>
                      <a:pathLst>
                        <a:path w="66675" h="66675">
                          <a:moveTo>
                            <a:pt x="66675" y="33274"/>
                          </a:moveTo>
                          <a:cubicBezTo>
                            <a:pt x="66675" y="51688"/>
                            <a:pt x="51688" y="66675"/>
                            <a:pt x="33401" y="66675"/>
                          </a:cubicBezTo>
                          <a:cubicBezTo>
                            <a:pt x="14986" y="66675"/>
                            <a:pt x="0" y="51688"/>
                            <a:pt x="0" y="33274"/>
                          </a:cubicBezTo>
                          <a:cubicBezTo>
                            <a:pt x="0" y="14859"/>
                            <a:pt x="14986" y="0"/>
                            <a:pt x="33401" y="0"/>
                          </a:cubicBezTo>
                          <a:cubicBezTo>
                            <a:pt x="51688" y="0"/>
                            <a:pt x="66675" y="14859"/>
                            <a:pt x="66675" y="33274"/>
                          </a:cubicBez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8" behindDoc="1" locked="0" layoutInCell="1" allowOverlap="1">
            <wp:simplePos x="0" y="0"/>
            <wp:positionH relativeFrom="page">
              <wp:posOffset>533400</wp:posOffset>
            </wp:positionH>
            <wp:positionV relativeFrom="page">
              <wp:posOffset>9999345</wp:posOffset>
            </wp:positionV>
            <wp:extent cx="6477000" cy="180"/>
            <wp:effectExtent l="0" t="0" r="0" b="0"/>
            <wp:wrapNone/>
            <wp:docPr id="199" name="Freeform 19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477000" cy="180"/>
                    </a:xfrm>
                    <a:custGeom>
                      <a:rect l="l" t="t" r="r" b="b"/>
                      <a:pathLst>
                        <a:path w="6477000" h="180">
                          <a:moveTo>
                            <a:pt x="0" y="0"/>
                          </a:moveTo>
                          <a:lnTo>
                            <a:pt x="6477000" y="0"/>
                          </a:lnTo>
                        </a:path>
                      </a:pathLst>
                    </a:custGeom>
                    <a:noFill/>
                    <a:ln w="635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9" behindDoc="0" locked="0" layoutInCell="1" allowOverlap="1">
            <wp:simplePos x="0" y="0"/>
            <wp:positionH relativeFrom="page">
              <wp:posOffset>1142872</wp:posOffset>
            </wp:positionH>
            <wp:positionV relativeFrom="page">
              <wp:posOffset>10266045</wp:posOffset>
            </wp:positionV>
            <wp:extent cx="810007" cy="180"/>
            <wp:effectExtent l="0" t="0" r="0" b="0"/>
            <wp:wrapNone/>
            <wp:docPr id="200" name="Freeform 20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10007" cy="180"/>
                    </a:xfrm>
                    <a:custGeom>
                      <a:rect l="l" t="t" r="r" b="b"/>
                      <a:pathLst>
                        <a:path w="810007" h="180">
                          <a:moveTo>
                            <a:pt x="0" y="0"/>
                          </a:moveTo>
                          <a:lnTo>
                            <a:pt x="810007" y="0"/>
                          </a:lnTo>
                        </a:path>
                      </a:pathLst>
                    </a:custGeom>
                    <a:noFill/>
                    <a:ln w="7620" cap="flat" cmpd="sng">
                      <a:solidFill>
                        <a:srgbClr val="0000FF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71" behindDoc="0" locked="0" layoutInCell="1" allowOverlap="1">
            <wp:simplePos x="0" y="0"/>
            <wp:positionH relativeFrom="page">
              <wp:posOffset>-24920301</wp:posOffset>
            </wp:positionH>
            <wp:positionV relativeFrom="page">
              <wp:posOffset>5011327</wp:posOffset>
            </wp:positionV>
            <wp:extent cx="57276770" cy="631189"/>
            <wp:effectExtent l="0" t="0" r="0" b="0"/>
            <wp:wrapNone/>
            <wp:docPr id="201" name="Freeform 201"/>
            <wp:cNvGraphicFramePr/>
            <a:graphic>
              <a:graphicData uri="http://schemas.microsoft.com/office/word/2010/wordprocessingShape">
                <wps:wsp>
                  <wps:cNvSpPr/>
                  <wps:spPr>
                    <a:xfrm rot="-3299985" flipH="0" flipV="0">
                      <a:off x="-24920301" y="5011327"/>
                      <a:ext cx="57162470" cy="516889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/>
                    </a:custGeom>
                    <a:noFill/>
                    <a:ln w="1270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txbx>
                    <w:txbxContent>
                      <w:spAutoFit/>
                      <w:p>
                        <w:pPr>
                          <w:rPr>
                            <w:rFonts w:ascii="Times New Roman" w:hAnsi="Times New Roman" w:cs="Times New Roman"/>
                            <w:color w:val="010302"/>
                          </w:rPr>
                          <w:spacing w:before="0" w:after="0" w:line="240" w:lineRule="auto"/>
                          <w:ind w:left="0" w:right="0" w:firstLine="0"/>
                        </w:pPr>
                        <w:r>
                          <w:rPr lang="en-US" sz="88" baseline="0" dirty="0">
                            <w:jc w:val="left"/>
                            <w:rFonts w:ascii="Arial" w:hAnsi="Arial" w:cs="Arial"/>
                            <w:b/>
                            <w:bCs/>
                            <w:color w:val="000000"/>
                            <w:sz w:val="88"/>
                            <w:szCs w:val="88"/>
                          </w:rPr>
                          <w:t>2758337546 - 2758337546 - 2758337546 - 2758337546 - 2758337546 - 2758337546 - 2758337546 - 2758337546 - 2758337546 - 2758337546 - 2758337546 - 2758337546 - 2758337546 - 2758337546 - 2758337546 - 2758337546</w:t>
                        </w:r>
                        <w:r>
                          <w:rPr>
                            <w:rFonts w:ascii="Times New Roman" w:hAnsi="Times New Roman" w:cs="Times New Roman"/>
                            <w:sz w:val="88"/>
                            <w:szCs w:val="88"/>
                          </w:rPr>
                          <w:t> </w:t>
                        </w:r>
                      </w:p>
                    </w:txbxContent>
                  </wps:txbx>
                  <wps:bodyPr wrap="square" lIns="0" tIns="0" rIns="0" bIns="0"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166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58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Okul-veli iletişim kanallarının etkin kullanımı (telefon, e-posta, dijital platformlar)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580" w:right="-40" w:firstLine="0"/>
        <w:jc w:val="both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EBA,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HEMBA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Velivizyon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platformları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üzerinden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veli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aile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ortamının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önemini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vurgulayan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içeriklerden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yararlanılması;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Ailemle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Eğitim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Yolculuğum,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Maarif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Modeli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Ebeveyn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Okulu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Aile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Okulu Kurs Programlarının yaygınlaştırılması,velilerin sürece aktif katılımının sağlanması.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I.Dönem sınıf veli toplantılarının planlanması,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Ailelerin öğrencilerin ders dışı etkinliklerine ve projelerine katılımının desteklenmesi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315" w:lineRule="exact"/>
        <w:ind w:left="580" w:right="-40" w:firstLine="0"/>
        <w:jc w:val="both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2025 yılının "Aile Yılı" ilan edilmesi doğrultusunda aile kurumunun korunması, güçlendirilmesi ve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aile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ile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geçirilen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nitelikli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zamanın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artırılması;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dijital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risklere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karşı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bilinç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oluşturulması,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velilere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yönelik bilgilendirme seminerleri ve farkındalık çalışmaları, Aile Katılım Seminerleri düzenlenmesi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Ortak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Sosyal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Sorumluluk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Projelerinin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gerçekleştirilmesi,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Veli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gönüllülük</w:t>
      </w:r>
      <w:r>
        <w:rPr lang="en-US" sz="24" baseline="0" dirty="0">
          <w:jc w:val="left"/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çalışmalarının</w:t>
      </w:r>
      <w:r>
        <w:rPr>
          <w:rFonts w:ascii="Times New Roman" w:hAnsi="Times New Roman" w:cs="Times New Roman"/>
          <w:sz w:val="24"/>
          <w:szCs w:val="24"/>
        </w:rPr>
        <w:t> </w:t>
      </w: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desteklenmesi ,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Aile İçi Okuma Saatleri ve Kitap Kulüplerinin oluşturulması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Değerler Eğitimi çalışmalarına ailelerin de dahil edilmesi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580" w:right="-40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Aileler ile Rehberlik Servisi arasında düzenli iş birliği yapılması.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106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0" w:right="6835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10. Dilek ve temenniler , kapanış.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18" w:after="0" w:line="240" w:lineRule="auto"/>
        <w:ind w:left="0" w:right="10172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after="206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543" w:right="356" w:firstLine="0"/>
      </w:pPr>
      <w:r>
        <w:rPr lang="en-US" sz="24" baseline="0" dirty="0">
          <w:jc w:val="left"/>
          <w:rFonts w:ascii="Times New Roman" w:hAnsi="Times New Roman" w:cs="Times New Roman"/>
          <w:color w:val="000000"/>
          <w:sz w:val="24"/>
          <w:szCs w:val="24"/>
        </w:rPr>
        <w:t>Okul Müdürü</w:t>
      </w:r>
      <w:r>
        <w:rPr>
          <w:rFonts w:ascii="Times New Roman" w:hAnsi="Times New Roman" w:cs="Times New Roman"/>
          <w:sz w:val="24"/>
          <w:szCs w:val="24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115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362" w:right="795" w:firstLine="0"/>
      </w:pPr>
      <w:r>
        <w:rPr lang="en-US" sz="18" baseline="0" dirty="0">
          <w:jc w:val="left"/>
          <w:rFonts w:ascii="Times New Roman" w:hAnsi="Times New Roman" w:cs="Times New Roman"/>
          <w:color w:val="000000"/>
          <w:sz w:val="18"/>
          <w:szCs w:val="18"/>
        </w:rPr>
        <w:t>Bilgi için:üdür</w:t>
      </w:r>
      <w:r>
        <w:rPr>
          <w:rFonts w:ascii="Times New Roman" w:hAnsi="Times New Roman" w:cs="Times New Roman"/>
          <w:sz w:val="18"/>
          <w:szCs w:val="18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spacing w:after="21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15" w:h="16847"/>
          <w:pgMar w:top="500" w:right="500" w:bottom="0" w:left="0" w:header="708" w:footer="708" w:gutter="0"/>
          <w:cols w:num="2" w:space="0" w:equalWidth="0">
            <w:col w:w="100" w:space="710"/>
            <w:col w:w="10312" w:space="0"/>
          </w:cols>
          <w:docGrid w:linePitch="360"/>
        </w:sectPr>
        <w:spacing w:before="0" w:after="0" w:line="240" w:lineRule="auto"/>
        <w:ind w:left="5015" w:right="4948" w:firstLine="0"/>
      </w:pPr>
      <w:r>
        <w:rPr lang="en-US" sz="14" baseline="0" dirty="0">
          <w:jc w:val="left"/>
          <w:rFonts w:ascii="Times New Roman" w:hAnsi="Times New Roman" w:cs="Times New Roman"/>
          <w:color w:val="000000"/>
          <w:sz w:val="14"/>
          <w:szCs w:val="14"/>
        </w:rPr>
        <w:t>4 / 4</w:t>
      </w:r>
      <w:r>
        <w:rPr>
          <w:rFonts w:ascii="Times New Roman" w:hAnsi="Times New Roman" w:cs="Times New Roman"/>
          <w:sz w:val="14"/>
          <w:szCs w:val="14"/>
        </w:rPr>
        <w:t> </w:t>
      </w:r>
    </w:p>
    <w:sectPr>
      <w:type w:val="continuous"/>
      <w:pgSz w:w="11915" w:h="16847"/>
      <w:pgMar w:top="500" w:right="50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100" Type="http://schemas.openxmlformats.org/officeDocument/2006/relationships/image" Target="media/image100.png"/><Relationship Id="rId101" Type="http://schemas.openxmlformats.org/officeDocument/2006/relationships/image" Target="media/image101.png"/><Relationship Id="rId102" Type="http://schemas.openxmlformats.org/officeDocument/2006/relationships/image" Target="media/image102.png"/><Relationship Id="rId103" Type="http://schemas.openxmlformats.org/officeDocument/2006/relationships/image" Target="media/image102.png"/><Relationship Id="rId122" Type="http://schemas.openxmlformats.org/officeDocument/2006/relationships/image" Target="media/image122.png"/><Relationship Id="rId124" Type="http://schemas.openxmlformats.org/officeDocument/2006/relationships/image" Target="media/image124.png"/><Relationship Id="rId127" Type="http://schemas.openxmlformats.org/officeDocument/2006/relationships/hyperlink" TargetMode="External" Target="https://www.turkiye.gov.tr/meb-ebys"/><Relationship Id="rId128" Type="http://schemas.openxmlformats.org/officeDocument/2006/relationships/hyperlink" TargetMode="External" Target="mailto:meb@hs01.kep.tr"/><Relationship Id="rId156" Type="http://schemas.openxmlformats.org/officeDocument/2006/relationships/image" Target="media/image156.png"/><Relationship Id="rId158" Type="http://schemas.openxmlformats.org/officeDocument/2006/relationships/image" Target="media/image158.png"/><Relationship Id="rId161" Type="http://schemas.openxmlformats.org/officeDocument/2006/relationships/hyperlink" TargetMode="External" Target="http://Tym.meb.gov.tr"/><Relationship Id="rId187" Type="http://schemas.openxmlformats.org/officeDocument/2006/relationships/image" Target="media/image18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2025-08-23T15:05:17Z</dcterms:created>
  <dcterms:modified xsi:type="dcterms:W3CDTF">2025-08-23T15:05:17Z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