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90A" w:rsidRPr="0064035C" w:rsidRDefault="00C83262" w:rsidP="0064035C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64035C">
        <w:rPr>
          <w:rFonts w:ascii="Times New Roman" w:hAnsi="Times New Roman"/>
          <w:b/>
          <w:sz w:val="24"/>
          <w:szCs w:val="24"/>
        </w:rPr>
        <w:t>202</w:t>
      </w:r>
      <w:r w:rsidR="008E321F" w:rsidRPr="0064035C">
        <w:rPr>
          <w:rFonts w:ascii="Times New Roman" w:hAnsi="Times New Roman"/>
          <w:b/>
          <w:sz w:val="24"/>
          <w:szCs w:val="24"/>
        </w:rPr>
        <w:t>2</w:t>
      </w:r>
      <w:r w:rsidRPr="0064035C">
        <w:rPr>
          <w:rFonts w:ascii="Times New Roman" w:hAnsi="Times New Roman"/>
          <w:b/>
          <w:sz w:val="24"/>
          <w:szCs w:val="24"/>
        </w:rPr>
        <w:t>-202</w:t>
      </w:r>
      <w:r w:rsidR="008E321F" w:rsidRPr="0064035C">
        <w:rPr>
          <w:rFonts w:ascii="Times New Roman" w:hAnsi="Times New Roman"/>
          <w:b/>
          <w:sz w:val="24"/>
          <w:szCs w:val="24"/>
        </w:rPr>
        <w:t>3</w:t>
      </w:r>
      <w:r w:rsidR="00C7690A" w:rsidRPr="0064035C">
        <w:rPr>
          <w:rFonts w:ascii="Times New Roman" w:hAnsi="Times New Roman"/>
          <w:b/>
          <w:sz w:val="24"/>
          <w:szCs w:val="24"/>
        </w:rPr>
        <w:t xml:space="preserve"> EĞİTİM ÖĞRETİM YILI</w:t>
      </w:r>
    </w:p>
    <w:p w:rsidR="00C7690A" w:rsidRPr="0064035C" w:rsidRDefault="005563E4" w:rsidP="0064035C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…………..</w:t>
      </w:r>
      <w:r w:rsidR="00C7690A" w:rsidRPr="0064035C">
        <w:rPr>
          <w:rFonts w:ascii="Times New Roman" w:hAnsi="Times New Roman"/>
          <w:b/>
          <w:sz w:val="24"/>
          <w:szCs w:val="24"/>
        </w:rPr>
        <w:t xml:space="preserve"> </w:t>
      </w:r>
      <w:r w:rsidR="0080775D" w:rsidRPr="0064035C">
        <w:rPr>
          <w:rFonts w:ascii="Times New Roman" w:hAnsi="Times New Roman"/>
          <w:b/>
          <w:sz w:val="24"/>
          <w:szCs w:val="24"/>
        </w:rPr>
        <w:t>İLKOKULU</w:t>
      </w:r>
    </w:p>
    <w:p w:rsidR="00C7690A" w:rsidRPr="0064035C" w:rsidRDefault="00C7690A" w:rsidP="0064035C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4035C">
        <w:rPr>
          <w:rFonts w:ascii="Times New Roman" w:hAnsi="Times New Roman"/>
          <w:b/>
          <w:sz w:val="24"/>
          <w:szCs w:val="24"/>
        </w:rPr>
        <w:t xml:space="preserve">SINIF REHBERLİK </w:t>
      </w:r>
      <w:r w:rsidR="00B31BD1" w:rsidRPr="0064035C">
        <w:rPr>
          <w:rFonts w:ascii="Times New Roman" w:hAnsi="Times New Roman"/>
          <w:b/>
          <w:sz w:val="24"/>
          <w:szCs w:val="24"/>
        </w:rPr>
        <w:t xml:space="preserve">ÇALIŞMALARI </w:t>
      </w:r>
      <w:r w:rsidR="00294AF7">
        <w:rPr>
          <w:rFonts w:ascii="Times New Roman" w:hAnsi="Times New Roman"/>
          <w:b/>
          <w:sz w:val="24"/>
          <w:szCs w:val="24"/>
        </w:rPr>
        <w:t>YIL</w:t>
      </w:r>
      <w:r w:rsidR="00B31BD1" w:rsidRPr="0064035C">
        <w:rPr>
          <w:rFonts w:ascii="Times New Roman" w:hAnsi="Times New Roman"/>
          <w:b/>
          <w:sz w:val="24"/>
          <w:szCs w:val="24"/>
        </w:rPr>
        <w:t xml:space="preserve"> SONU</w:t>
      </w:r>
      <w:r w:rsidRPr="0064035C">
        <w:rPr>
          <w:rFonts w:ascii="Times New Roman" w:hAnsi="Times New Roman"/>
          <w:b/>
          <w:sz w:val="24"/>
          <w:szCs w:val="24"/>
        </w:rPr>
        <w:t xml:space="preserve"> </w:t>
      </w:r>
      <w:r w:rsidR="008E321F" w:rsidRPr="0064035C">
        <w:rPr>
          <w:rFonts w:ascii="Times New Roman" w:hAnsi="Times New Roman"/>
          <w:b/>
          <w:sz w:val="24"/>
          <w:szCs w:val="24"/>
        </w:rPr>
        <w:t>FAALİYET</w:t>
      </w:r>
      <w:r w:rsidRPr="0064035C">
        <w:rPr>
          <w:rFonts w:ascii="Times New Roman" w:hAnsi="Times New Roman"/>
          <w:b/>
          <w:sz w:val="24"/>
          <w:szCs w:val="24"/>
        </w:rPr>
        <w:t xml:space="preserve"> RAPORU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1"/>
        <w:gridCol w:w="5987"/>
      </w:tblGrid>
      <w:tr w:rsidR="00C7690A" w:rsidRPr="00C836A0" w:rsidTr="006D564A">
        <w:tc>
          <w:tcPr>
            <w:tcW w:w="3510" w:type="dxa"/>
            <w:shd w:val="clear" w:color="auto" w:fill="auto"/>
            <w:vAlign w:val="center"/>
          </w:tcPr>
          <w:p w:rsidR="00C7690A" w:rsidRPr="00C836A0" w:rsidRDefault="00C7690A" w:rsidP="006403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Sınıf/Şube:</w:t>
            </w:r>
          </w:p>
        </w:tc>
        <w:tc>
          <w:tcPr>
            <w:tcW w:w="6411" w:type="dxa"/>
            <w:shd w:val="clear" w:color="auto" w:fill="auto"/>
            <w:vAlign w:val="center"/>
          </w:tcPr>
          <w:p w:rsidR="00C7690A" w:rsidRPr="00C836A0" w:rsidRDefault="008E321F" w:rsidP="006403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2</w:t>
            </w:r>
            <w:r w:rsidR="00C83262" w:rsidRPr="00C836A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D564A" w:rsidRPr="00C836A0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</w:tr>
      <w:tr w:rsidR="00C7690A" w:rsidRPr="00C836A0" w:rsidTr="006D564A">
        <w:tc>
          <w:tcPr>
            <w:tcW w:w="3510" w:type="dxa"/>
            <w:shd w:val="clear" w:color="auto" w:fill="auto"/>
            <w:vAlign w:val="center"/>
          </w:tcPr>
          <w:p w:rsidR="00C7690A" w:rsidRPr="00C836A0" w:rsidRDefault="00C7690A" w:rsidP="006403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Sınıf Rehber Öğretmeni:</w:t>
            </w:r>
          </w:p>
        </w:tc>
        <w:tc>
          <w:tcPr>
            <w:tcW w:w="6411" w:type="dxa"/>
            <w:shd w:val="clear" w:color="auto" w:fill="auto"/>
            <w:vAlign w:val="center"/>
          </w:tcPr>
          <w:p w:rsidR="00C7690A" w:rsidRPr="00C836A0" w:rsidRDefault="005563E4" w:rsidP="006403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………………….</w:t>
            </w:r>
          </w:p>
        </w:tc>
      </w:tr>
    </w:tbl>
    <w:p w:rsidR="0064035C" w:rsidRDefault="0064035C" w:rsidP="0064035C">
      <w:pPr>
        <w:spacing w:after="0"/>
        <w:ind w:firstLine="348"/>
        <w:rPr>
          <w:rFonts w:ascii="Times New Roman" w:hAnsi="Times New Roman"/>
          <w:b/>
          <w:sz w:val="24"/>
          <w:szCs w:val="24"/>
        </w:rPr>
      </w:pPr>
    </w:p>
    <w:p w:rsidR="00C7690A" w:rsidRPr="0064035C" w:rsidRDefault="00C7690A" w:rsidP="0064035C">
      <w:pPr>
        <w:spacing w:after="0"/>
        <w:ind w:firstLine="348"/>
        <w:jc w:val="center"/>
        <w:rPr>
          <w:rFonts w:ascii="Times New Roman" w:hAnsi="Times New Roman"/>
          <w:b/>
          <w:sz w:val="24"/>
          <w:szCs w:val="24"/>
        </w:rPr>
      </w:pPr>
      <w:r w:rsidRPr="0064035C">
        <w:rPr>
          <w:rFonts w:ascii="Times New Roman" w:hAnsi="Times New Roman"/>
          <w:b/>
          <w:sz w:val="24"/>
          <w:szCs w:val="24"/>
        </w:rPr>
        <w:t>YAPILAN AYLIK ETKİNLİKLER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7968"/>
      </w:tblGrid>
      <w:tr w:rsidR="00C7690A" w:rsidRPr="00C836A0" w:rsidTr="002A7690">
        <w:trPr>
          <w:trHeight w:val="144"/>
        </w:trPr>
        <w:tc>
          <w:tcPr>
            <w:tcW w:w="1230" w:type="dxa"/>
            <w:shd w:val="clear" w:color="auto" w:fill="auto"/>
            <w:vAlign w:val="center"/>
          </w:tcPr>
          <w:p w:rsidR="00C7690A" w:rsidRPr="00C836A0" w:rsidRDefault="00C7690A" w:rsidP="00C836A0">
            <w:pPr>
              <w:pStyle w:val="AralkYok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36A0">
              <w:rPr>
                <w:rFonts w:ascii="Times New Roman" w:hAnsi="Times New Roman"/>
                <w:b/>
                <w:sz w:val="24"/>
                <w:szCs w:val="24"/>
              </w:rPr>
              <w:t>EYLÜL</w:t>
            </w:r>
          </w:p>
        </w:tc>
        <w:tc>
          <w:tcPr>
            <w:tcW w:w="7968" w:type="dxa"/>
            <w:shd w:val="clear" w:color="auto" w:fill="auto"/>
            <w:vAlign w:val="center"/>
          </w:tcPr>
          <w:p w:rsidR="001750BD" w:rsidRPr="00C836A0" w:rsidRDefault="008E321F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“Benim İçin Okul”</w:t>
            </w:r>
            <w:r w:rsidR="00AA7803" w:rsidRPr="00C836A0">
              <w:rPr>
                <w:rFonts w:ascii="Times New Roman" w:hAnsi="Times New Roman"/>
                <w:sz w:val="24"/>
                <w:szCs w:val="24"/>
              </w:rPr>
              <w:t xml:space="preserve"> etkinliği yapıldı, okul</w:t>
            </w:r>
            <w:r w:rsidR="001750BD" w:rsidRPr="00C836A0">
              <w:rPr>
                <w:rFonts w:ascii="Times New Roman" w:hAnsi="Times New Roman"/>
                <w:sz w:val="24"/>
                <w:szCs w:val="24"/>
              </w:rPr>
              <w:t>un kendileri için önemi açıklatıldı.</w:t>
            </w:r>
          </w:p>
          <w:p w:rsidR="001750BD" w:rsidRPr="00C836A0" w:rsidRDefault="001750BD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E-okul bilgi fişleri dolduruldu.</w:t>
            </w:r>
          </w:p>
          <w:p w:rsidR="001750BD" w:rsidRPr="00C836A0" w:rsidRDefault="001750BD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Sınıf rehberlik planı hazırlandı.</w:t>
            </w:r>
          </w:p>
          <w:p w:rsidR="001750BD" w:rsidRPr="00C836A0" w:rsidRDefault="001750BD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Okul ve sınıf kurallarına uyulmadığında ortaya çıkabilecek sonuçları tartışmak için “Kurallar Hayat Bulsun” etkinliği yapıldı.</w:t>
            </w:r>
          </w:p>
          <w:p w:rsidR="001750BD" w:rsidRPr="00C836A0" w:rsidRDefault="001750BD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BEP’ler oluşturuldu.</w:t>
            </w:r>
          </w:p>
          <w:p w:rsidR="001750BD" w:rsidRPr="00C836A0" w:rsidRDefault="001750BD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Okul hazırlığına ilişkin sorumluluklarını üstlenmeleri amacıyla “Benim Çantam” etkinliği  yapıldı.</w:t>
            </w:r>
          </w:p>
        </w:tc>
      </w:tr>
      <w:tr w:rsidR="00C7690A" w:rsidRPr="00C836A0" w:rsidTr="002A7690">
        <w:trPr>
          <w:trHeight w:val="144"/>
        </w:trPr>
        <w:tc>
          <w:tcPr>
            <w:tcW w:w="1230" w:type="dxa"/>
            <w:shd w:val="clear" w:color="auto" w:fill="auto"/>
            <w:vAlign w:val="center"/>
          </w:tcPr>
          <w:p w:rsidR="00C7690A" w:rsidRPr="00C836A0" w:rsidRDefault="00C7690A" w:rsidP="00C836A0">
            <w:pPr>
              <w:pStyle w:val="AralkYok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36A0">
              <w:rPr>
                <w:rFonts w:ascii="Times New Roman" w:hAnsi="Times New Roman"/>
                <w:b/>
                <w:sz w:val="24"/>
                <w:szCs w:val="24"/>
              </w:rPr>
              <w:t>EKİM</w:t>
            </w:r>
          </w:p>
        </w:tc>
        <w:tc>
          <w:tcPr>
            <w:tcW w:w="7968" w:type="dxa"/>
            <w:shd w:val="clear" w:color="auto" w:fill="auto"/>
            <w:vAlign w:val="center"/>
          </w:tcPr>
          <w:p w:rsidR="001750BD" w:rsidRPr="00C836A0" w:rsidRDefault="001750BD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Okul hazırlığına ilişkin sorumluluklarını üstlenmeleri amacıyla “Karınca ile Koala” etkinliği  yapıldı.</w:t>
            </w:r>
          </w:p>
          <w:p w:rsidR="001C6B02" w:rsidRPr="00C836A0" w:rsidRDefault="00617A73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 xml:space="preserve">Günlük yaşamda yaptıkları </w:t>
            </w:r>
            <w:r w:rsidR="001750BD" w:rsidRPr="00C836A0">
              <w:rPr>
                <w:rFonts w:ascii="Times New Roman" w:hAnsi="Times New Roman"/>
                <w:sz w:val="24"/>
                <w:szCs w:val="24"/>
              </w:rPr>
              <w:t xml:space="preserve"> tercihleri etkileyen faktörleri fark etmeleri amacıyla “Tercih Ettim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 xml:space="preserve"> A</w:t>
            </w:r>
            <w:r w:rsidR="00C836A0">
              <w:rPr>
                <w:rFonts w:ascii="Times New Roman" w:hAnsi="Times New Roman"/>
                <w:sz w:val="24"/>
                <w:szCs w:val="24"/>
              </w:rPr>
              <w:t>m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>a Neden?” etkinliği yapıldı</w:t>
            </w:r>
            <w:r w:rsidR="001750BD" w:rsidRPr="00C836A0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  <w:p w:rsidR="001C6B02" w:rsidRPr="00C836A0" w:rsidRDefault="001C6B02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Yaşadığı zorlayıcı olayları ve bunlara eşlik eden duyguları fark etme</w:t>
            </w:r>
            <w:r w:rsidR="00C836A0">
              <w:rPr>
                <w:rFonts w:ascii="Times New Roman" w:hAnsi="Times New Roman"/>
                <w:sz w:val="24"/>
                <w:szCs w:val="24"/>
              </w:rPr>
              <w:t>leri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 xml:space="preserve"> ve ç</w:t>
            </w:r>
            <w:r w:rsidR="00C836A0">
              <w:rPr>
                <w:rFonts w:ascii="Times New Roman" w:hAnsi="Times New Roman"/>
                <w:sz w:val="24"/>
                <w:szCs w:val="24"/>
              </w:rPr>
              <w:t>evrelerin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>deki yardım kaynaklarını fark etme</w:t>
            </w:r>
            <w:r w:rsidR="00C836A0">
              <w:rPr>
                <w:rFonts w:ascii="Times New Roman" w:hAnsi="Times New Roman"/>
                <w:sz w:val="24"/>
                <w:szCs w:val="24"/>
              </w:rPr>
              <w:t>leri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 xml:space="preserve"> amacıyla Psikososyal ”Hayatımızdaki Kahramanlar” etkinliği yapıldı.</w:t>
            </w:r>
          </w:p>
          <w:p w:rsidR="00617A73" w:rsidRPr="00C836A0" w:rsidRDefault="00617A73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“Tatlı Dlin Gözlemcisi” etkinliği yapıldı, sosyal ilişkilerinde nezaket ifadelerini kullanmaları gerektiği hatırlatıldı.</w:t>
            </w:r>
          </w:p>
          <w:p w:rsidR="00617A73" w:rsidRPr="00C836A0" w:rsidRDefault="00617A73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“Duygularım Benim Herşeyim” etkinliği yaptırılarak, duyguların insan yaşamı için önemini fark etmeleri sağlandı.</w:t>
            </w:r>
          </w:p>
          <w:p w:rsidR="00B31BD1" w:rsidRPr="00C836A0" w:rsidRDefault="00617A73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1. Dönem 1. Veli toplantısı yapıldı.</w:t>
            </w:r>
          </w:p>
        </w:tc>
      </w:tr>
      <w:tr w:rsidR="00C7690A" w:rsidRPr="00C836A0" w:rsidTr="002A7690">
        <w:trPr>
          <w:trHeight w:val="144"/>
        </w:trPr>
        <w:tc>
          <w:tcPr>
            <w:tcW w:w="1230" w:type="dxa"/>
            <w:shd w:val="clear" w:color="auto" w:fill="auto"/>
            <w:vAlign w:val="center"/>
          </w:tcPr>
          <w:p w:rsidR="00C7690A" w:rsidRPr="00C836A0" w:rsidRDefault="00C7690A" w:rsidP="00C836A0">
            <w:pPr>
              <w:pStyle w:val="AralkYok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36A0">
              <w:rPr>
                <w:rFonts w:ascii="Times New Roman" w:hAnsi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7968" w:type="dxa"/>
            <w:shd w:val="clear" w:color="auto" w:fill="auto"/>
            <w:vAlign w:val="center"/>
          </w:tcPr>
          <w:p w:rsidR="001C6B02" w:rsidRPr="00C836A0" w:rsidRDefault="00617A73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 xml:space="preserve">“Cevabım Var” etkinliği yaptırıldı. </w:t>
            </w:r>
            <w:r w:rsidR="001C6B02" w:rsidRPr="00C836A0">
              <w:rPr>
                <w:rFonts w:ascii="Times New Roman" w:hAnsi="Times New Roman"/>
                <w:sz w:val="24"/>
                <w:szCs w:val="24"/>
              </w:rPr>
              <w:t>Sınıfta söz isteyerek düşüncele</w:t>
            </w:r>
            <w:r w:rsidR="00C836A0">
              <w:rPr>
                <w:rFonts w:ascii="Times New Roman" w:hAnsi="Times New Roman"/>
                <w:sz w:val="24"/>
                <w:szCs w:val="24"/>
              </w:rPr>
              <w:t xml:space="preserve">rini ifade etmeye istekli </w:t>
            </w:r>
            <w:r w:rsidR="001C6B02" w:rsidRPr="00C836A0">
              <w:rPr>
                <w:rFonts w:ascii="Times New Roman" w:hAnsi="Times New Roman"/>
                <w:sz w:val="24"/>
                <w:szCs w:val="24"/>
              </w:rPr>
              <w:t>olmaları sağlandı.</w:t>
            </w:r>
          </w:p>
          <w:p w:rsidR="00C7690A" w:rsidRPr="00C836A0" w:rsidRDefault="001C6B02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Öğrenm</w:t>
            </w:r>
            <w:r w:rsidR="00C836A0">
              <w:rPr>
                <w:rFonts w:ascii="Times New Roman" w:hAnsi="Times New Roman"/>
                <w:sz w:val="24"/>
                <w:szCs w:val="24"/>
              </w:rPr>
              <w:t>e etkinliklerine katılmaya iste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>kli olmala</w:t>
            </w:r>
            <w:r w:rsidR="00C836A0">
              <w:rPr>
                <w:rFonts w:ascii="Times New Roman" w:hAnsi="Times New Roman"/>
                <w:sz w:val="24"/>
                <w:szCs w:val="24"/>
              </w:rPr>
              <w:t>r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>ını sağlamak için “İstersem Öğrenirim” etkinliği yapıldı.</w:t>
            </w:r>
          </w:p>
          <w:p w:rsidR="006B65E2" w:rsidRPr="00C836A0" w:rsidRDefault="001C6B02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Arkadaşlarının olumlu özeliklerini takdir etmeleri için</w:t>
            </w:r>
            <w:r w:rsidR="006B65E2" w:rsidRPr="00C836A0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>Çiçek Özelliklerim</w:t>
            </w:r>
            <w:r w:rsidR="006B65E2" w:rsidRPr="00C836A0">
              <w:rPr>
                <w:rFonts w:ascii="Times New Roman" w:hAnsi="Times New Roman"/>
                <w:sz w:val="24"/>
                <w:szCs w:val="24"/>
              </w:rPr>
              <w:t>” etkinliği yapıldı.</w:t>
            </w:r>
          </w:p>
          <w:p w:rsidR="001C6B02" w:rsidRPr="00C836A0" w:rsidRDefault="001C6B02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Yaşadığı zorlayıcı olayları ve bunlara eşlik eden duyguları far</w:t>
            </w:r>
            <w:r w:rsidR="00C836A0">
              <w:rPr>
                <w:rFonts w:ascii="Times New Roman" w:hAnsi="Times New Roman"/>
                <w:sz w:val="24"/>
                <w:szCs w:val="24"/>
              </w:rPr>
              <w:t>k etmeleri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 xml:space="preserve"> ve </w:t>
            </w:r>
            <w:r w:rsidRPr="00C836A0">
              <w:rPr>
                <w:rFonts w:ascii="Times New Roman" w:hAnsi="Times New Roman"/>
                <w:sz w:val="24"/>
                <w:szCs w:val="24"/>
              </w:rPr>
              <w:lastRenderedPageBreak/>
              <w:t>ç</w:t>
            </w:r>
            <w:r w:rsidR="00C836A0">
              <w:rPr>
                <w:rFonts w:ascii="Times New Roman" w:hAnsi="Times New Roman"/>
                <w:sz w:val="24"/>
                <w:szCs w:val="24"/>
              </w:rPr>
              <w:t>evrelerin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>deki</w:t>
            </w:r>
            <w:r w:rsidR="00C836A0">
              <w:rPr>
                <w:rFonts w:ascii="Times New Roman" w:hAnsi="Times New Roman"/>
                <w:sz w:val="24"/>
                <w:szCs w:val="24"/>
              </w:rPr>
              <w:t xml:space="preserve"> yardım kaynaklarını fark etmeleri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 xml:space="preserve"> amacıyla Psikososyal ”</w:t>
            </w:r>
            <w:r w:rsidR="00C836A0">
              <w:rPr>
                <w:rFonts w:ascii="Times New Roman" w:hAnsi="Times New Roman"/>
                <w:sz w:val="24"/>
                <w:szCs w:val="24"/>
              </w:rPr>
              <w:t>Bana Dokunulduğunda Ne H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>issediyorum?” etkinliği yapıldı.</w:t>
            </w:r>
          </w:p>
          <w:p w:rsidR="006B65E2" w:rsidRPr="00C836A0" w:rsidRDefault="003C5FB7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Grup çalışmaları</w:t>
            </w:r>
            <w:r w:rsidR="00C836A0">
              <w:rPr>
                <w:rFonts w:ascii="Times New Roman" w:hAnsi="Times New Roman"/>
                <w:sz w:val="24"/>
                <w:szCs w:val="24"/>
              </w:rPr>
              <w:t>nda katılımcıları dinleyebilmeleri</w:t>
            </w:r>
            <w:r w:rsidR="006B65E2" w:rsidRPr="00C836A0">
              <w:rPr>
                <w:rFonts w:ascii="Times New Roman" w:hAnsi="Times New Roman"/>
                <w:sz w:val="24"/>
                <w:szCs w:val="24"/>
              </w:rPr>
              <w:t xml:space="preserve"> için “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>Dinlemek Eğlenceli</w:t>
            </w:r>
            <w:r w:rsidR="006B65E2" w:rsidRPr="00C836A0">
              <w:rPr>
                <w:rFonts w:ascii="Times New Roman" w:hAnsi="Times New Roman"/>
                <w:sz w:val="24"/>
                <w:szCs w:val="24"/>
              </w:rPr>
              <w:t>” etkinliği yapıldı.</w:t>
            </w:r>
          </w:p>
        </w:tc>
      </w:tr>
      <w:tr w:rsidR="00C7690A" w:rsidRPr="00C836A0" w:rsidTr="002A7690">
        <w:trPr>
          <w:trHeight w:val="5391"/>
        </w:trPr>
        <w:tc>
          <w:tcPr>
            <w:tcW w:w="1230" w:type="dxa"/>
            <w:shd w:val="clear" w:color="auto" w:fill="auto"/>
            <w:vAlign w:val="center"/>
          </w:tcPr>
          <w:p w:rsidR="00C7690A" w:rsidRPr="00C836A0" w:rsidRDefault="00C7690A" w:rsidP="00C836A0">
            <w:pPr>
              <w:pStyle w:val="AralkYok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36A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ARALIK</w:t>
            </w:r>
          </w:p>
        </w:tc>
        <w:tc>
          <w:tcPr>
            <w:tcW w:w="7968" w:type="dxa"/>
            <w:shd w:val="clear" w:color="auto" w:fill="auto"/>
            <w:vAlign w:val="center"/>
          </w:tcPr>
          <w:p w:rsidR="00C7690A" w:rsidRPr="00C836A0" w:rsidRDefault="003C5FB7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“Farklıyız Ama Aynıyız” etkinliğiyle, bireylerin birbirinden fiziksel ve kişilik özellikleri açısından farklılığının doğal olduğu</w:t>
            </w:r>
            <w:r w:rsidR="00C836A0">
              <w:rPr>
                <w:rFonts w:ascii="Times New Roman" w:hAnsi="Times New Roman"/>
                <w:sz w:val="24"/>
                <w:szCs w:val="24"/>
              </w:rPr>
              <w:t>nu anlamaları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 xml:space="preserve"> sağlandı.</w:t>
            </w:r>
          </w:p>
          <w:p w:rsidR="006B65E2" w:rsidRPr="00C836A0" w:rsidRDefault="003C5FB7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 xml:space="preserve">Bireylerin birbirinden fiziksel ve kişilik özellikleri açısından farklılığının doğal olduğunu </w:t>
            </w:r>
            <w:r w:rsidR="00C836A0">
              <w:rPr>
                <w:rFonts w:ascii="Times New Roman" w:hAnsi="Times New Roman"/>
                <w:sz w:val="24"/>
                <w:szCs w:val="24"/>
              </w:rPr>
              <w:t>bilmeleri</w:t>
            </w:r>
            <w:r w:rsidR="006B65E2" w:rsidRPr="00C836A0">
              <w:rPr>
                <w:rFonts w:ascii="Times New Roman" w:hAnsi="Times New Roman"/>
                <w:sz w:val="24"/>
                <w:szCs w:val="24"/>
              </w:rPr>
              <w:t xml:space="preserve"> için “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>Farklıyım, Farklısın, Farklı</w:t>
            </w:r>
            <w:r w:rsidR="006B65E2" w:rsidRPr="00C836A0">
              <w:rPr>
                <w:rFonts w:ascii="Times New Roman" w:hAnsi="Times New Roman"/>
                <w:sz w:val="24"/>
                <w:szCs w:val="24"/>
              </w:rPr>
              <w:t>” etkinliği yapıldı.</w:t>
            </w:r>
          </w:p>
          <w:p w:rsidR="0064035C" w:rsidRPr="00C836A0" w:rsidRDefault="00C836A0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Kişisel güvenlikleri</w:t>
            </w:r>
            <w:r w:rsidR="0064035C" w:rsidRPr="00C836A0">
              <w:rPr>
                <w:rFonts w:ascii="Times New Roman" w:hAnsi="Times New Roman"/>
                <w:sz w:val="24"/>
                <w:szCs w:val="24"/>
              </w:rPr>
              <w:t xml:space="preserve"> için kişisel alanların </w:t>
            </w:r>
            <w:r>
              <w:rPr>
                <w:rFonts w:ascii="Times New Roman" w:hAnsi="Times New Roman"/>
                <w:sz w:val="24"/>
                <w:szCs w:val="24"/>
              </w:rPr>
              <w:t>gerekliliğini fark etmeleri amacıyla</w:t>
            </w:r>
            <w:r w:rsidR="0064035C" w:rsidRPr="00C836A0">
              <w:rPr>
                <w:rFonts w:ascii="Times New Roman" w:hAnsi="Times New Roman"/>
                <w:sz w:val="24"/>
                <w:szCs w:val="24"/>
              </w:rPr>
              <w:t xml:space="preserve"> “Benim Güvenliğim Benim Alanım” etkinliği yapıldı.</w:t>
            </w:r>
          </w:p>
          <w:p w:rsidR="0064035C" w:rsidRPr="00C836A0" w:rsidRDefault="0064035C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Travmatik yaşantılar sonucunda hissedil</w:t>
            </w:r>
            <w:r w:rsidR="00C836A0">
              <w:rPr>
                <w:rFonts w:ascii="Times New Roman" w:hAnsi="Times New Roman"/>
                <w:sz w:val="24"/>
                <w:szCs w:val="24"/>
              </w:rPr>
              <w:t>ebilecek duyguları fark etmeleri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 xml:space="preserve"> ve </w:t>
            </w:r>
            <w:r w:rsidR="007F5497">
              <w:rPr>
                <w:rFonts w:ascii="Times New Roman" w:hAnsi="Times New Roman"/>
                <w:sz w:val="24"/>
                <w:szCs w:val="24"/>
              </w:rPr>
              <w:t>t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>ravmatik yaşantıların insanlar üzerindeki olumsuz etkilerini azaltma</w:t>
            </w:r>
            <w:r w:rsidR="00C836A0">
              <w:rPr>
                <w:rFonts w:ascii="Times New Roman" w:hAnsi="Times New Roman"/>
                <w:sz w:val="24"/>
                <w:szCs w:val="24"/>
              </w:rPr>
              <w:t>k için yapılabilecekleri bilmeleri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 xml:space="preserve"> amacıyla Psikososyal ”Parlayan Güneşim” etkinliği yapıldı.</w:t>
            </w:r>
          </w:p>
          <w:p w:rsidR="00E457BC" w:rsidRPr="00C836A0" w:rsidRDefault="00C836A0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Kişisel güvenliği için kişisel alan</w:t>
            </w:r>
            <w:r w:rsidR="0064035C" w:rsidRPr="00C836A0">
              <w:rPr>
                <w:rFonts w:ascii="Times New Roman" w:hAnsi="Times New Roman"/>
                <w:sz w:val="24"/>
                <w:szCs w:val="24"/>
              </w:rPr>
              <w:t>ların gerekliliğini fark etmeleri amacıyla “Sınır Kutum” etkinliği yapıldı.</w:t>
            </w:r>
          </w:p>
        </w:tc>
      </w:tr>
      <w:tr w:rsidR="00C7690A" w:rsidRPr="00C836A0" w:rsidTr="002A7690">
        <w:trPr>
          <w:trHeight w:val="2500"/>
        </w:trPr>
        <w:tc>
          <w:tcPr>
            <w:tcW w:w="1230" w:type="dxa"/>
            <w:shd w:val="clear" w:color="auto" w:fill="auto"/>
            <w:vAlign w:val="center"/>
          </w:tcPr>
          <w:p w:rsidR="00C7690A" w:rsidRPr="00C836A0" w:rsidRDefault="00C7690A" w:rsidP="00C836A0">
            <w:pPr>
              <w:pStyle w:val="AralkYok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36A0">
              <w:rPr>
                <w:rFonts w:ascii="Times New Roman" w:hAnsi="Times New Roman"/>
                <w:b/>
                <w:sz w:val="24"/>
                <w:szCs w:val="24"/>
              </w:rPr>
              <w:t>OCAK</w:t>
            </w:r>
          </w:p>
        </w:tc>
        <w:tc>
          <w:tcPr>
            <w:tcW w:w="7968" w:type="dxa"/>
            <w:shd w:val="clear" w:color="auto" w:fill="auto"/>
            <w:vAlign w:val="center"/>
          </w:tcPr>
          <w:p w:rsidR="00B31BD1" w:rsidRPr="00C836A0" w:rsidRDefault="0064035C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Okul içinde ve dışında yapmaktan hoşl</w:t>
            </w:r>
            <w:r w:rsidR="00C836A0">
              <w:rPr>
                <w:rFonts w:ascii="Times New Roman" w:hAnsi="Times New Roman"/>
                <w:sz w:val="24"/>
                <w:szCs w:val="24"/>
              </w:rPr>
              <w:t>andıkları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 xml:space="preserve"> etkinli</w:t>
            </w:r>
            <w:r w:rsidR="00C836A0">
              <w:rPr>
                <w:rFonts w:ascii="Times New Roman" w:hAnsi="Times New Roman"/>
                <w:sz w:val="24"/>
                <w:szCs w:val="24"/>
              </w:rPr>
              <w:t>kleri fark etmeleri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 xml:space="preserve"> amacıyla “Neleri Yapmayı Seviyorum?” etkinliği yapıldı.</w:t>
            </w:r>
          </w:p>
          <w:p w:rsidR="0064035C" w:rsidRPr="00C836A0" w:rsidRDefault="0064035C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Okul içinde ve dışında yapmaktan hoşl</w:t>
            </w:r>
            <w:r w:rsidR="00C836A0">
              <w:rPr>
                <w:rFonts w:ascii="Times New Roman" w:hAnsi="Times New Roman"/>
                <w:sz w:val="24"/>
                <w:szCs w:val="24"/>
              </w:rPr>
              <w:t>andıkları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 xml:space="preserve"> etkinli</w:t>
            </w:r>
            <w:r w:rsidR="00C836A0">
              <w:rPr>
                <w:rFonts w:ascii="Times New Roman" w:hAnsi="Times New Roman"/>
                <w:sz w:val="24"/>
                <w:szCs w:val="24"/>
              </w:rPr>
              <w:t>kleri fark etmeleri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 xml:space="preserve"> amacıyla “Senin Hobin Hangisi?” etkinliği yapıldı.</w:t>
            </w:r>
          </w:p>
          <w:p w:rsidR="0064035C" w:rsidRPr="00C836A0" w:rsidRDefault="002A7690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“Önce Özür Dilerim, </w:t>
            </w:r>
            <w:r w:rsidR="0064035C" w:rsidRPr="00C836A0">
              <w:rPr>
                <w:rFonts w:ascii="Times New Roman" w:hAnsi="Times New Roman"/>
                <w:sz w:val="24"/>
                <w:szCs w:val="24"/>
              </w:rPr>
              <w:t>Sonra Telafi Ederim” etkinliği</w:t>
            </w:r>
            <w:r w:rsidR="00C836A0">
              <w:rPr>
                <w:rFonts w:ascii="Times New Roman" w:hAnsi="Times New Roman"/>
                <w:sz w:val="24"/>
                <w:szCs w:val="24"/>
              </w:rPr>
              <w:t>yle hata yaptıklarında</w:t>
            </w:r>
            <w:r w:rsidR="0064035C" w:rsidRPr="00C836A0">
              <w:rPr>
                <w:rFonts w:ascii="Times New Roman" w:hAnsi="Times New Roman"/>
                <w:sz w:val="24"/>
                <w:szCs w:val="24"/>
              </w:rPr>
              <w:t xml:space="preserve"> telafi etmenin yollarını kullanmaları sağlandı.</w:t>
            </w:r>
          </w:p>
        </w:tc>
      </w:tr>
    </w:tbl>
    <w:p w:rsidR="00DA3D74" w:rsidRDefault="00DA3D74" w:rsidP="00DA3D74">
      <w:pPr>
        <w:spacing w:after="0" w:line="240" w:lineRule="auto"/>
      </w:pPr>
    </w:p>
    <w:p w:rsidR="00294AF7" w:rsidRDefault="00294AF7" w:rsidP="00294AF7">
      <w:pPr>
        <w:spacing w:after="0" w:line="240" w:lineRule="auto"/>
      </w:pPr>
    </w:p>
    <w:p w:rsidR="00294AF7" w:rsidRDefault="00294AF7" w:rsidP="00294AF7">
      <w:pPr>
        <w:spacing w:after="0" w:line="240" w:lineRule="auto"/>
      </w:pPr>
    </w:p>
    <w:p w:rsidR="00294AF7" w:rsidRDefault="00294AF7" w:rsidP="00294AF7">
      <w:pPr>
        <w:spacing w:after="0" w:line="240" w:lineRule="auto"/>
      </w:pPr>
    </w:p>
    <w:p w:rsidR="00294AF7" w:rsidRDefault="00294AF7" w:rsidP="00294AF7">
      <w:pPr>
        <w:spacing w:after="0" w:line="240" w:lineRule="auto"/>
      </w:pPr>
    </w:p>
    <w:p w:rsidR="00294AF7" w:rsidRDefault="00294AF7" w:rsidP="00294AF7">
      <w:pPr>
        <w:spacing w:after="0" w:line="240" w:lineRule="auto"/>
      </w:pPr>
    </w:p>
    <w:p w:rsidR="00294AF7" w:rsidRDefault="00294AF7" w:rsidP="00294AF7">
      <w:pPr>
        <w:spacing w:after="0" w:line="240" w:lineRule="auto"/>
      </w:pPr>
    </w:p>
    <w:p w:rsidR="00294AF7" w:rsidRDefault="00294AF7" w:rsidP="00294AF7">
      <w:pPr>
        <w:spacing w:after="0" w:line="240" w:lineRule="auto"/>
      </w:pPr>
    </w:p>
    <w:p w:rsidR="00294AF7" w:rsidRDefault="00294AF7" w:rsidP="00294AF7">
      <w:pPr>
        <w:spacing w:after="0" w:line="240" w:lineRule="auto"/>
      </w:pPr>
    </w:p>
    <w:p w:rsidR="00294AF7" w:rsidRDefault="00294AF7" w:rsidP="00294AF7">
      <w:pPr>
        <w:spacing w:after="0" w:line="240" w:lineRule="auto"/>
      </w:pPr>
    </w:p>
    <w:p w:rsidR="00294AF7" w:rsidRDefault="00294AF7" w:rsidP="00294AF7">
      <w:pPr>
        <w:spacing w:after="0" w:line="240" w:lineRule="auto"/>
      </w:pPr>
    </w:p>
    <w:p w:rsidR="00294AF7" w:rsidRDefault="00294AF7" w:rsidP="00294AF7">
      <w:pPr>
        <w:spacing w:after="0" w:line="240" w:lineRule="auto"/>
      </w:pPr>
    </w:p>
    <w:p w:rsidR="00294AF7" w:rsidRPr="00294AF7" w:rsidRDefault="00294AF7" w:rsidP="00294AF7">
      <w:pPr>
        <w:spacing w:after="0" w:line="240" w:lineRule="auto"/>
      </w:pPr>
    </w:p>
    <w:p w:rsidR="00DA3D74" w:rsidRDefault="00DA3D74" w:rsidP="00DA3D74">
      <w:pPr>
        <w:spacing w:after="0" w:line="240" w:lineRule="auto"/>
      </w:pP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814"/>
      </w:tblGrid>
      <w:tr w:rsidR="00DA3D74" w:rsidRPr="00C836A0" w:rsidTr="00DA3D74">
        <w:trPr>
          <w:trHeight w:val="144"/>
        </w:trPr>
        <w:tc>
          <w:tcPr>
            <w:tcW w:w="1384" w:type="dxa"/>
            <w:shd w:val="clear" w:color="auto" w:fill="auto"/>
            <w:vAlign w:val="center"/>
          </w:tcPr>
          <w:p w:rsidR="00DA3D74" w:rsidRPr="00C836A0" w:rsidRDefault="00DA3D74" w:rsidP="00F247A1">
            <w:pPr>
              <w:pStyle w:val="AralkYok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ŞUBAT</w:t>
            </w:r>
          </w:p>
        </w:tc>
        <w:tc>
          <w:tcPr>
            <w:tcW w:w="7814" w:type="dxa"/>
            <w:shd w:val="clear" w:color="auto" w:fill="auto"/>
            <w:vAlign w:val="center"/>
          </w:tcPr>
          <w:p w:rsidR="00B40112" w:rsidRPr="007B0CE6" w:rsidRDefault="00B40112" w:rsidP="00B40112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7B0CE6">
              <w:rPr>
                <w:rFonts w:ascii="Times New Roman" w:hAnsi="Times New Roman"/>
                <w:sz w:val="24"/>
                <w:szCs w:val="24"/>
              </w:rPr>
              <w:t>Çocukların deprem sonrası yaşadıkları duyguları ifade etmelerini sağlamak amacıyla “Duygularımızı Tanıyalım” etkinliği yapıldı.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(Psikosoyal Destek Deprem Psikoeğitim Programı)</w:t>
            </w:r>
          </w:p>
          <w:p w:rsidR="00B40112" w:rsidRPr="007B0CE6" w:rsidRDefault="00B40112" w:rsidP="00B40112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7B0CE6">
              <w:rPr>
                <w:rFonts w:ascii="Times New Roman" w:hAnsi="Times New Roman"/>
                <w:sz w:val="24"/>
                <w:szCs w:val="24"/>
              </w:rPr>
              <w:t>Çocukların yaşadıkları korku,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0CE6">
              <w:rPr>
                <w:rFonts w:ascii="Times New Roman" w:hAnsi="Times New Roman"/>
                <w:sz w:val="24"/>
                <w:szCs w:val="24"/>
              </w:rPr>
              <w:t>kaygı, öfke ve üzüntüyle olumlu baş etme yollarını öğrenmelerini desteklemek için “Duygularla Baş etme” etkinliği yapıldı.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Psikosoyal Destek Deprem Psikoeğitim Programı)</w:t>
            </w:r>
          </w:p>
          <w:p w:rsidR="00DA3D74" w:rsidRDefault="00B40112" w:rsidP="00F247A1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7B0CE6">
              <w:rPr>
                <w:rFonts w:ascii="Times New Roman" w:hAnsi="Times New Roman"/>
                <w:sz w:val="24"/>
                <w:szCs w:val="24"/>
              </w:rPr>
              <w:t>İyilik hâli için beslenme, temizlik, uyku, dinlenme ve fiziksel egzersizin</w:t>
            </w:r>
            <w:r w:rsidRPr="0037430C">
              <w:rPr>
                <w:rFonts w:ascii="Times New Roman" w:hAnsi="Times New Roman"/>
                <w:sz w:val="24"/>
                <w:szCs w:val="24"/>
              </w:rPr>
              <w:t xml:space="preserve"> önemini fark etmeleri amacıyla “İyilik Hâlim Elimde” etkinliği yapıldı.</w:t>
            </w:r>
          </w:p>
          <w:p w:rsidR="00B40112" w:rsidRPr="00C836A0" w:rsidRDefault="00B40112" w:rsidP="00F247A1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>. Dönem 1. Veli toplantısı yapıldı.</w:t>
            </w:r>
          </w:p>
        </w:tc>
      </w:tr>
      <w:tr w:rsidR="00DA3D74" w:rsidRPr="00C836A0" w:rsidTr="00DA3D74">
        <w:trPr>
          <w:trHeight w:val="144"/>
        </w:trPr>
        <w:tc>
          <w:tcPr>
            <w:tcW w:w="1384" w:type="dxa"/>
            <w:shd w:val="clear" w:color="auto" w:fill="auto"/>
            <w:vAlign w:val="center"/>
          </w:tcPr>
          <w:p w:rsidR="00DA3D74" w:rsidRPr="00C836A0" w:rsidRDefault="00DA3D74" w:rsidP="00F247A1">
            <w:pPr>
              <w:pStyle w:val="AralkYok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MART</w:t>
            </w:r>
          </w:p>
        </w:tc>
        <w:tc>
          <w:tcPr>
            <w:tcW w:w="7814" w:type="dxa"/>
            <w:shd w:val="clear" w:color="auto" w:fill="auto"/>
            <w:vAlign w:val="center"/>
          </w:tcPr>
          <w:p w:rsidR="00DA3D74" w:rsidRPr="00B40112" w:rsidRDefault="00B40112" w:rsidP="00B40112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Geleceğe yönelik olumlu duygular geliştirmesi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 xml:space="preserve"> amacıyla Psikososyal ”</w:t>
            </w:r>
            <w:r>
              <w:rPr>
                <w:rFonts w:ascii="Times New Roman" w:hAnsi="Times New Roman"/>
                <w:sz w:val="24"/>
                <w:szCs w:val="24"/>
              </w:rPr>
              <w:t>Sevgi Küpü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>” etkinliği yapıldı.</w:t>
            </w:r>
          </w:p>
          <w:p w:rsidR="00DA3D74" w:rsidRPr="00C836A0" w:rsidRDefault="007F5497" w:rsidP="00F247A1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37430C">
              <w:rPr>
                <w:rFonts w:ascii="Times New Roman" w:hAnsi="Times New Roman"/>
                <w:sz w:val="24"/>
                <w:szCs w:val="24"/>
              </w:rPr>
              <w:t>Tanıdıkları mesleklerin özelliklerini açıkladıkları</w:t>
            </w:r>
            <w:r w:rsidR="00DA3D74" w:rsidRPr="0037430C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r w:rsidRPr="0037430C">
              <w:rPr>
                <w:rFonts w:ascii="Times New Roman" w:hAnsi="Times New Roman"/>
                <w:sz w:val="24"/>
                <w:szCs w:val="24"/>
              </w:rPr>
              <w:t xml:space="preserve">Meslekleri </w:t>
            </w:r>
            <w:r>
              <w:rPr>
                <w:rFonts w:ascii="Times New Roman" w:hAnsi="Times New Roman"/>
                <w:sz w:val="24"/>
                <w:szCs w:val="24"/>
              </w:rPr>
              <w:t>Eşleştiriyorum</w:t>
            </w:r>
            <w:r w:rsidR="00DA3D74" w:rsidRPr="00C836A0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r w:rsidR="00455643">
              <w:rPr>
                <w:rFonts w:ascii="Times New Roman" w:hAnsi="Times New Roman"/>
                <w:sz w:val="24"/>
                <w:szCs w:val="24"/>
              </w:rPr>
              <w:t xml:space="preserve"> ve </w:t>
            </w:r>
            <w:r w:rsidR="00455643" w:rsidRPr="00C836A0">
              <w:rPr>
                <w:rFonts w:ascii="Times New Roman" w:hAnsi="Times New Roman"/>
                <w:sz w:val="24"/>
                <w:szCs w:val="24"/>
              </w:rPr>
              <w:t>“</w:t>
            </w:r>
            <w:r w:rsidR="00455643">
              <w:rPr>
                <w:rFonts w:ascii="Times New Roman" w:hAnsi="Times New Roman"/>
                <w:sz w:val="24"/>
                <w:szCs w:val="24"/>
              </w:rPr>
              <w:t>Başka Hangi Meslekler Var?</w:t>
            </w:r>
            <w:r w:rsidR="00455643" w:rsidRPr="00C836A0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r w:rsidR="00455643">
              <w:rPr>
                <w:rFonts w:ascii="Times New Roman" w:hAnsi="Times New Roman"/>
                <w:sz w:val="24"/>
                <w:szCs w:val="24"/>
              </w:rPr>
              <w:t>etkinlikleri</w:t>
            </w:r>
            <w:r w:rsidR="00DA3D74" w:rsidRPr="00C836A0">
              <w:rPr>
                <w:rFonts w:ascii="Times New Roman" w:hAnsi="Times New Roman"/>
                <w:sz w:val="24"/>
                <w:szCs w:val="24"/>
              </w:rPr>
              <w:t xml:space="preserve"> yapıldı.</w:t>
            </w:r>
          </w:p>
          <w:p w:rsidR="00DA3D74" w:rsidRDefault="00455643" w:rsidP="00F247A1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Her mesleğin toplumsal yaşama katkısı olduğunu fark etmeleri amacıyla “Kimler Var Kimler-1” ve “Kimler Var Kimler-2” etkinlikleri yapıldı.</w:t>
            </w:r>
          </w:p>
          <w:p w:rsidR="00455643" w:rsidRPr="00C836A0" w:rsidRDefault="00455643" w:rsidP="00455643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İyi ve kötü davranışları ayırt etmeleri ve kötü dokunuşla karşılaştıklarında ne yapacaklarını bilmeleri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 xml:space="preserve"> amacıyla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 xml:space="preserve"> Psikososyal ”</w:t>
            </w:r>
            <w:r>
              <w:rPr>
                <w:rFonts w:ascii="Times New Roman" w:hAnsi="Times New Roman"/>
                <w:sz w:val="24"/>
                <w:szCs w:val="24"/>
              </w:rPr>
              <w:t>Doğrular ve Yanlışlar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>” etkinliği yapıldı.</w:t>
            </w:r>
          </w:p>
          <w:p w:rsidR="00DA3D74" w:rsidRDefault="00DA3D74" w:rsidP="00F247A1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“</w:t>
            </w:r>
            <w:r w:rsidR="0037430C">
              <w:rPr>
                <w:rFonts w:ascii="Times New Roman" w:hAnsi="Times New Roman"/>
                <w:sz w:val="24"/>
                <w:szCs w:val="24"/>
              </w:rPr>
              <w:t>Bir Başarı Da Benden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 xml:space="preserve">” etkinliği yaptırılarak, </w:t>
            </w:r>
            <w:r w:rsidR="0037430C">
              <w:rPr>
                <w:rFonts w:ascii="Times New Roman" w:hAnsi="Times New Roman"/>
                <w:sz w:val="24"/>
                <w:szCs w:val="24"/>
              </w:rPr>
              <w:t>başarılı oldukları durumlara ilişkin örnekler vermleri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 xml:space="preserve"> sağlandı.</w:t>
            </w:r>
          </w:p>
          <w:p w:rsidR="00DA3D74" w:rsidRPr="00B40112" w:rsidRDefault="00B40112" w:rsidP="00B40112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B40112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Okul içinde ve dışında katıldığı etkinliklerde yapabildiklerini fark etmeleri amacıyla </w:t>
            </w:r>
            <w:r w:rsidRPr="00B40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6170" w:rsidRPr="00B40112">
              <w:rPr>
                <w:rFonts w:ascii="Times New Roman" w:hAnsi="Times New Roman"/>
                <w:sz w:val="24"/>
                <w:szCs w:val="24"/>
              </w:rPr>
              <w:t xml:space="preserve">“Yapabiliyorum Şenliği” </w:t>
            </w:r>
            <w:r>
              <w:rPr>
                <w:rFonts w:ascii="Times New Roman" w:hAnsi="Times New Roman"/>
                <w:sz w:val="24"/>
                <w:szCs w:val="24"/>
              </w:rPr>
              <w:t>ve “Bu Etkinlik Tam Benlik” etkinlikleri yapıldı.</w:t>
            </w:r>
            <w:r w:rsidR="001F6170" w:rsidRPr="00B40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A3D74" w:rsidRPr="00C836A0" w:rsidTr="00DA3D74">
        <w:trPr>
          <w:trHeight w:val="144"/>
        </w:trPr>
        <w:tc>
          <w:tcPr>
            <w:tcW w:w="1384" w:type="dxa"/>
            <w:shd w:val="clear" w:color="auto" w:fill="auto"/>
            <w:vAlign w:val="center"/>
          </w:tcPr>
          <w:p w:rsidR="00DA3D74" w:rsidRPr="00C836A0" w:rsidRDefault="00DA3D74" w:rsidP="00F247A1">
            <w:pPr>
              <w:pStyle w:val="AralkYok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NİSAN</w:t>
            </w:r>
          </w:p>
        </w:tc>
        <w:tc>
          <w:tcPr>
            <w:tcW w:w="7814" w:type="dxa"/>
            <w:shd w:val="clear" w:color="auto" w:fill="auto"/>
            <w:vAlign w:val="center"/>
          </w:tcPr>
          <w:p w:rsidR="00DA3D74" w:rsidRDefault="00DA3D74" w:rsidP="00F247A1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C836A0">
              <w:rPr>
                <w:rFonts w:ascii="Times New Roman" w:hAnsi="Times New Roman"/>
                <w:sz w:val="24"/>
                <w:szCs w:val="24"/>
              </w:rPr>
              <w:t>“</w:t>
            </w:r>
            <w:r w:rsidR="00B40112">
              <w:rPr>
                <w:rFonts w:ascii="Times New Roman" w:hAnsi="Times New Roman"/>
                <w:sz w:val="24"/>
                <w:szCs w:val="24"/>
              </w:rPr>
              <w:t>Duygu Listem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 xml:space="preserve">” etkinliği yaptırıldı. </w:t>
            </w:r>
            <w:r w:rsidR="00926F58">
              <w:rPr>
                <w:rFonts w:ascii="Times New Roman" w:hAnsi="Times New Roman"/>
                <w:sz w:val="24"/>
                <w:szCs w:val="24"/>
              </w:rPr>
              <w:t xml:space="preserve">Duyguların çeşitliliğini fark etmeleri </w:t>
            </w:r>
            <w:r w:rsidRPr="00C836A0">
              <w:rPr>
                <w:rFonts w:ascii="Times New Roman" w:hAnsi="Times New Roman"/>
                <w:sz w:val="24"/>
                <w:szCs w:val="24"/>
              </w:rPr>
              <w:t>sağlandı.</w:t>
            </w:r>
          </w:p>
          <w:p w:rsidR="00926F58" w:rsidRPr="00926F58" w:rsidRDefault="00926F58" w:rsidP="00926F58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926F58">
              <w:rPr>
                <w:rFonts w:ascii="Times New Roman" w:hAnsi="Times New Roman"/>
                <w:sz w:val="24"/>
                <w:szCs w:val="24"/>
              </w:rPr>
              <w:t>Travmatik yaşantıların insanlar üzerindeki duygusal etkilerini  fark etmeleri  amacıyla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26F58">
              <w:rPr>
                <w:rFonts w:ascii="Times New Roman" w:hAnsi="Times New Roman"/>
                <w:sz w:val="24"/>
                <w:szCs w:val="24"/>
              </w:rPr>
              <w:t xml:space="preserve"> Psikososyal ”</w:t>
            </w:r>
            <w:r>
              <w:rPr>
                <w:rFonts w:ascii="Times New Roman" w:hAnsi="Times New Roman"/>
                <w:sz w:val="24"/>
                <w:szCs w:val="24"/>
              </w:rPr>
              <w:t>Doğal Yüzler</w:t>
            </w:r>
            <w:r w:rsidRPr="00926F58">
              <w:rPr>
                <w:rFonts w:ascii="Times New Roman" w:hAnsi="Times New Roman"/>
                <w:sz w:val="24"/>
                <w:szCs w:val="24"/>
              </w:rPr>
              <w:t>” etkinliği yapıldı.</w:t>
            </w:r>
          </w:p>
          <w:p w:rsidR="00DA3D74" w:rsidRPr="00926F58" w:rsidRDefault="00926F58" w:rsidP="00F247A1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926F58">
              <w:rPr>
                <w:rFonts w:ascii="Times New Roman" w:hAnsi="Times New Roman"/>
                <w:sz w:val="24"/>
                <w:szCs w:val="24"/>
                <w:lang w:eastAsia="tr-TR"/>
              </w:rPr>
              <w:t>Toplumsal rol ve sorumlulukların önemini fark etmelerini</w:t>
            </w:r>
            <w:r w:rsidR="00DA3D74" w:rsidRPr="00926F58">
              <w:rPr>
                <w:rFonts w:ascii="Times New Roman" w:hAnsi="Times New Roman"/>
                <w:sz w:val="24"/>
                <w:szCs w:val="24"/>
              </w:rPr>
              <w:t xml:space="preserve"> sağlamak için “</w:t>
            </w:r>
            <w:r>
              <w:rPr>
                <w:rFonts w:ascii="Times New Roman" w:hAnsi="Times New Roman"/>
                <w:sz w:val="24"/>
                <w:szCs w:val="24"/>
              </w:rPr>
              <w:t>Neredeyim? Kimim?</w:t>
            </w:r>
            <w:r w:rsidR="00DA3D74" w:rsidRPr="00926F58">
              <w:rPr>
                <w:rFonts w:ascii="Times New Roman" w:hAnsi="Times New Roman"/>
                <w:sz w:val="24"/>
                <w:szCs w:val="24"/>
              </w:rPr>
              <w:t>” etkinliği yapıldı.</w:t>
            </w:r>
          </w:p>
          <w:p w:rsidR="00DA3D74" w:rsidRPr="00926F58" w:rsidRDefault="00926F58" w:rsidP="00926F58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926F58">
              <w:rPr>
                <w:rFonts w:ascii="Times New Roman" w:hAnsi="Times New Roman"/>
                <w:sz w:val="24"/>
                <w:szCs w:val="24"/>
                <w:lang w:eastAsia="tr-TR"/>
              </w:rPr>
              <w:t>Güçlü ve geliştirilmesi gereken özelliklerini fark etmeleri amacıyla</w:t>
            </w:r>
            <w:r w:rsidR="00DA3D74" w:rsidRPr="00926F58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r>
              <w:rPr>
                <w:rFonts w:ascii="Times New Roman" w:hAnsi="Times New Roman"/>
                <w:sz w:val="24"/>
                <w:szCs w:val="24"/>
              </w:rPr>
              <w:t>Sincap Hikâyesi</w:t>
            </w:r>
            <w:r w:rsidR="00DA3D74" w:rsidRPr="00926F58">
              <w:rPr>
                <w:rFonts w:ascii="Times New Roman" w:hAnsi="Times New Roman"/>
                <w:sz w:val="24"/>
                <w:szCs w:val="24"/>
              </w:rPr>
              <w:t>” etkinliği yapıldı.</w:t>
            </w:r>
          </w:p>
        </w:tc>
      </w:tr>
      <w:tr w:rsidR="00DA3D74" w:rsidRPr="00C836A0" w:rsidTr="00294AF7">
        <w:trPr>
          <w:trHeight w:val="3827"/>
        </w:trPr>
        <w:tc>
          <w:tcPr>
            <w:tcW w:w="1384" w:type="dxa"/>
            <w:shd w:val="clear" w:color="auto" w:fill="auto"/>
            <w:vAlign w:val="center"/>
          </w:tcPr>
          <w:p w:rsidR="00DA3D74" w:rsidRPr="00C836A0" w:rsidRDefault="00DA3D74" w:rsidP="00F247A1">
            <w:pPr>
              <w:pStyle w:val="AralkYok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MAYIS</w:t>
            </w:r>
          </w:p>
        </w:tc>
        <w:tc>
          <w:tcPr>
            <w:tcW w:w="7814" w:type="dxa"/>
            <w:shd w:val="clear" w:color="auto" w:fill="auto"/>
            <w:vAlign w:val="center"/>
          </w:tcPr>
          <w:p w:rsidR="00DA3D74" w:rsidRPr="00866014" w:rsidRDefault="00DA3D74" w:rsidP="00F247A1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926F58">
              <w:rPr>
                <w:rFonts w:ascii="Times New Roman" w:hAnsi="Times New Roman"/>
                <w:sz w:val="24"/>
                <w:szCs w:val="24"/>
              </w:rPr>
              <w:t>“</w:t>
            </w:r>
            <w:r w:rsidR="00926F58" w:rsidRPr="00866014">
              <w:rPr>
                <w:rFonts w:ascii="Times New Roman" w:hAnsi="Times New Roman"/>
                <w:sz w:val="24"/>
                <w:szCs w:val="24"/>
              </w:rPr>
              <w:t>Çalışan Başarır</w:t>
            </w:r>
            <w:r w:rsidRPr="00866014">
              <w:rPr>
                <w:rFonts w:ascii="Times New Roman" w:hAnsi="Times New Roman"/>
                <w:sz w:val="24"/>
                <w:szCs w:val="24"/>
              </w:rPr>
              <w:t xml:space="preserve">” etkinliğiyle, </w:t>
            </w:r>
            <w:r w:rsidR="00926F58" w:rsidRPr="00866014">
              <w:rPr>
                <w:rFonts w:ascii="Times New Roman" w:hAnsi="Times New Roman"/>
                <w:sz w:val="24"/>
                <w:szCs w:val="24"/>
                <w:lang w:eastAsia="tr-TR"/>
              </w:rPr>
              <w:t>Başarmak için çalışmanın gerekliliğini fark etmeleri</w:t>
            </w:r>
            <w:r w:rsidRPr="00866014">
              <w:rPr>
                <w:rFonts w:ascii="Times New Roman" w:hAnsi="Times New Roman"/>
                <w:sz w:val="24"/>
                <w:szCs w:val="24"/>
              </w:rPr>
              <w:t xml:space="preserve"> sağlandı.</w:t>
            </w:r>
          </w:p>
          <w:p w:rsidR="00DA3D74" w:rsidRPr="00866014" w:rsidRDefault="00866014" w:rsidP="00F247A1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866014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Geleceğe ilişkin hayallerini ifade etmeleri </w:t>
            </w:r>
            <w:r w:rsidR="00DA3D74" w:rsidRPr="00866014">
              <w:rPr>
                <w:rFonts w:ascii="Times New Roman" w:hAnsi="Times New Roman"/>
                <w:sz w:val="24"/>
                <w:szCs w:val="24"/>
              </w:rPr>
              <w:t>için “</w:t>
            </w:r>
            <w:r w:rsidRPr="00866014">
              <w:rPr>
                <w:rFonts w:ascii="Times New Roman" w:hAnsi="Times New Roman"/>
                <w:sz w:val="24"/>
                <w:szCs w:val="24"/>
              </w:rPr>
              <w:t>Hayaller Konuşsun</w:t>
            </w:r>
            <w:r w:rsidR="00DA3D74" w:rsidRPr="00866014">
              <w:rPr>
                <w:rFonts w:ascii="Times New Roman" w:hAnsi="Times New Roman"/>
                <w:sz w:val="24"/>
                <w:szCs w:val="24"/>
              </w:rPr>
              <w:t>” etkinliği yapıldı.</w:t>
            </w:r>
          </w:p>
          <w:p w:rsidR="00DA3D74" w:rsidRPr="00866014" w:rsidRDefault="00866014" w:rsidP="00F247A1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866014">
              <w:rPr>
                <w:rFonts w:ascii="Times New Roman" w:hAnsi="Times New Roman"/>
                <w:sz w:val="24"/>
                <w:szCs w:val="24"/>
                <w:lang w:eastAsia="tr-TR"/>
              </w:rPr>
              <w:t>Bilişim teknolojilerini kullanmanın yaşamına katkılarını açıklamaları</w:t>
            </w:r>
            <w:r w:rsidR="00DA3D74" w:rsidRPr="00866014">
              <w:rPr>
                <w:rFonts w:ascii="Times New Roman" w:hAnsi="Times New Roman"/>
                <w:sz w:val="24"/>
                <w:szCs w:val="24"/>
              </w:rPr>
              <w:t xml:space="preserve"> amacıyla “</w:t>
            </w:r>
            <w:r w:rsidRPr="00866014">
              <w:rPr>
                <w:rFonts w:ascii="Times New Roman" w:hAnsi="Times New Roman"/>
                <w:sz w:val="24"/>
                <w:szCs w:val="24"/>
              </w:rPr>
              <w:t>Teknolojinin Katkıları</w:t>
            </w:r>
            <w:r w:rsidR="00DA3D74" w:rsidRPr="00866014">
              <w:rPr>
                <w:rFonts w:ascii="Times New Roman" w:hAnsi="Times New Roman"/>
                <w:sz w:val="24"/>
                <w:szCs w:val="24"/>
              </w:rPr>
              <w:t>” etkinliği yapıldı.</w:t>
            </w:r>
          </w:p>
          <w:p w:rsidR="00866014" w:rsidRPr="00866014" w:rsidRDefault="00866014" w:rsidP="00F247A1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866014">
              <w:rPr>
                <w:rFonts w:ascii="Times New Roman" w:hAnsi="Times New Roman"/>
                <w:sz w:val="24"/>
                <w:szCs w:val="24"/>
                <w:lang w:eastAsia="tr-TR"/>
              </w:rPr>
              <w:t>Başkalarının yaşadığı duyguları fark etmeleri amacıyla “Duygu Avcısı” etkinliği yapıldı.</w:t>
            </w:r>
          </w:p>
          <w:p w:rsidR="00DA3D74" w:rsidRPr="00C836A0" w:rsidRDefault="00866014" w:rsidP="00866014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866014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Öğrenme etkinliklerine yönelik duygu ve düşüncelerini ifade etmeleri </w:t>
            </w:r>
            <w:r w:rsidR="00DA3D74" w:rsidRPr="00866014">
              <w:rPr>
                <w:rFonts w:ascii="Times New Roman" w:hAnsi="Times New Roman"/>
                <w:sz w:val="24"/>
                <w:szCs w:val="24"/>
              </w:rPr>
              <w:t>amacıyla “</w:t>
            </w:r>
            <w:r w:rsidRPr="00866014">
              <w:rPr>
                <w:rFonts w:ascii="Times New Roman" w:hAnsi="Times New Roman"/>
                <w:sz w:val="24"/>
                <w:szCs w:val="24"/>
              </w:rPr>
              <w:t>Duygu ve Düşüncelerimle Öğreniyorum</w:t>
            </w:r>
            <w:r w:rsidR="00DA3D74" w:rsidRPr="00866014">
              <w:rPr>
                <w:rFonts w:ascii="Times New Roman" w:hAnsi="Times New Roman"/>
                <w:sz w:val="24"/>
                <w:szCs w:val="24"/>
              </w:rPr>
              <w:t>” etkinliği yapıldı.</w:t>
            </w:r>
          </w:p>
        </w:tc>
      </w:tr>
      <w:tr w:rsidR="00DA3D74" w:rsidRPr="00C836A0" w:rsidTr="00294AF7">
        <w:trPr>
          <w:trHeight w:val="1943"/>
        </w:trPr>
        <w:tc>
          <w:tcPr>
            <w:tcW w:w="1384" w:type="dxa"/>
            <w:shd w:val="clear" w:color="auto" w:fill="auto"/>
            <w:vAlign w:val="center"/>
          </w:tcPr>
          <w:p w:rsidR="00DA3D74" w:rsidRPr="00C836A0" w:rsidRDefault="00DA3D74" w:rsidP="00DA3D74">
            <w:pPr>
              <w:pStyle w:val="AralkYok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HAZİRAN</w:t>
            </w:r>
          </w:p>
        </w:tc>
        <w:tc>
          <w:tcPr>
            <w:tcW w:w="7814" w:type="dxa"/>
            <w:shd w:val="clear" w:color="auto" w:fill="auto"/>
            <w:vAlign w:val="center"/>
          </w:tcPr>
          <w:p w:rsidR="00294AF7" w:rsidRPr="00294AF7" w:rsidRDefault="00866014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294AF7">
              <w:rPr>
                <w:rFonts w:ascii="Times New Roman" w:hAnsi="Times New Roman"/>
                <w:sz w:val="24"/>
                <w:szCs w:val="24"/>
                <w:lang w:eastAsia="tr-TR"/>
              </w:rPr>
              <w:t>Öğrenme ortamlarına ilişkin duygu ve düşüncelerini ifade</w:t>
            </w:r>
            <w:r w:rsidR="00DA3D74" w:rsidRPr="00294AF7">
              <w:rPr>
                <w:rFonts w:ascii="Times New Roman" w:hAnsi="Times New Roman"/>
                <w:sz w:val="24"/>
                <w:szCs w:val="24"/>
              </w:rPr>
              <w:t xml:space="preserve"> etmeleri amacıyla “</w:t>
            </w:r>
            <w:r w:rsidRPr="00294AF7">
              <w:rPr>
                <w:rFonts w:ascii="Times New Roman" w:hAnsi="Times New Roman"/>
                <w:sz w:val="24"/>
                <w:szCs w:val="24"/>
              </w:rPr>
              <w:t>Öğrenme Ortamlarım ve Ben?</w:t>
            </w:r>
            <w:r w:rsidR="00DA3D74" w:rsidRPr="00294AF7">
              <w:rPr>
                <w:rFonts w:ascii="Times New Roman" w:hAnsi="Times New Roman"/>
                <w:sz w:val="24"/>
                <w:szCs w:val="24"/>
              </w:rPr>
              <w:t>” etkinliği yapıldı.</w:t>
            </w:r>
          </w:p>
          <w:p w:rsidR="00DA3D74" w:rsidRPr="00294AF7" w:rsidRDefault="00294AF7" w:rsidP="00294AF7">
            <w:pPr>
              <w:pStyle w:val="AralkYok"/>
              <w:numPr>
                <w:ilvl w:val="0"/>
                <w:numId w:val="8"/>
              </w:numPr>
              <w:spacing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294AF7">
              <w:rPr>
                <w:rFonts w:ascii="Times New Roman" w:hAnsi="Times New Roman"/>
                <w:sz w:val="24"/>
                <w:szCs w:val="24"/>
                <w:lang w:eastAsia="tr-TR"/>
              </w:rPr>
              <w:t>Sınıf rehberlik programı etkinliklerine/yaşantılarına ilişkin duygu ve</w:t>
            </w:r>
            <w:r w:rsidRPr="00294A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4AF7">
              <w:rPr>
                <w:rFonts w:ascii="Times New Roman" w:hAnsi="Times New Roman"/>
                <w:sz w:val="24"/>
                <w:szCs w:val="24"/>
                <w:lang w:eastAsia="tr-TR"/>
              </w:rPr>
              <w:t>düşüncelerini yansıtmaları</w:t>
            </w:r>
            <w:r w:rsidR="00DA3D74" w:rsidRPr="00294AF7">
              <w:rPr>
                <w:rFonts w:ascii="Times New Roman" w:hAnsi="Times New Roman"/>
                <w:sz w:val="24"/>
                <w:szCs w:val="24"/>
              </w:rPr>
              <w:t xml:space="preserve"> amacıyla “</w:t>
            </w:r>
            <w:r w:rsidRPr="00294AF7">
              <w:rPr>
                <w:rFonts w:ascii="Times New Roman" w:hAnsi="Times New Roman"/>
                <w:sz w:val="24"/>
                <w:szCs w:val="24"/>
              </w:rPr>
              <w:t>Neleri Hatırlıyorum</w:t>
            </w:r>
            <w:r w:rsidR="00DA3D74" w:rsidRPr="00294AF7">
              <w:rPr>
                <w:rFonts w:ascii="Times New Roman" w:hAnsi="Times New Roman"/>
                <w:sz w:val="24"/>
                <w:szCs w:val="24"/>
              </w:rPr>
              <w:t>?” etkinliği yapıldı.</w:t>
            </w:r>
          </w:p>
        </w:tc>
      </w:tr>
    </w:tbl>
    <w:p w:rsidR="00294AF7" w:rsidRPr="0064035C" w:rsidRDefault="00294AF7" w:rsidP="00294AF7">
      <w:pPr>
        <w:pStyle w:val="ListeParagraf"/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64035C">
        <w:rPr>
          <w:rFonts w:ascii="Times New Roman" w:hAnsi="Times New Roman"/>
          <w:b/>
          <w:sz w:val="24"/>
          <w:szCs w:val="24"/>
        </w:rPr>
        <w:t xml:space="preserve">Not: Sınıf rehberlik yıllık planına bağlı kalınarak </w:t>
      </w:r>
      <w:r>
        <w:rPr>
          <w:rFonts w:ascii="Times New Roman" w:hAnsi="Times New Roman"/>
          <w:b/>
          <w:sz w:val="24"/>
          <w:szCs w:val="24"/>
        </w:rPr>
        <w:t>hazırlanmıştır</w:t>
      </w:r>
      <w:r w:rsidRPr="0064035C">
        <w:rPr>
          <w:rFonts w:ascii="Times New Roman" w:hAnsi="Times New Roman"/>
          <w:b/>
          <w:sz w:val="24"/>
          <w:szCs w:val="24"/>
        </w:rPr>
        <w:t>.</w:t>
      </w:r>
    </w:p>
    <w:p w:rsidR="00294AF7" w:rsidRPr="0064035C" w:rsidRDefault="00294AF7" w:rsidP="00294AF7">
      <w:pPr>
        <w:pStyle w:val="ListeParagraf"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294AF7" w:rsidRDefault="00294AF7" w:rsidP="00294AF7">
      <w:pPr>
        <w:pStyle w:val="ListeParagraf"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294AF7" w:rsidRDefault="00294AF7" w:rsidP="00294AF7">
      <w:pPr>
        <w:spacing w:after="0" w:line="240" w:lineRule="auto"/>
      </w:pPr>
    </w:p>
    <w:p w:rsidR="00294AF7" w:rsidRPr="00294AF7" w:rsidRDefault="00294AF7" w:rsidP="00294AF7">
      <w:pPr>
        <w:spacing w:after="0" w:line="240" w:lineRule="auto"/>
      </w:pPr>
    </w:p>
    <w:p w:rsidR="00294AF7" w:rsidRPr="0064035C" w:rsidRDefault="00294AF7" w:rsidP="00294AF7">
      <w:pPr>
        <w:pStyle w:val="ListeParagraf"/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64035C">
        <w:rPr>
          <w:rFonts w:ascii="Times New Roman" w:hAnsi="Times New Roman"/>
          <w:b/>
          <w:sz w:val="24"/>
          <w:szCs w:val="24"/>
        </w:rPr>
        <w:tab/>
      </w:r>
      <w:r w:rsidRPr="0064035C">
        <w:rPr>
          <w:rFonts w:ascii="Times New Roman" w:hAnsi="Times New Roman"/>
          <w:b/>
          <w:sz w:val="24"/>
          <w:szCs w:val="24"/>
        </w:rPr>
        <w:tab/>
      </w:r>
      <w:r w:rsidRPr="0064035C">
        <w:rPr>
          <w:rFonts w:ascii="Times New Roman" w:hAnsi="Times New Roman"/>
          <w:b/>
          <w:sz w:val="24"/>
          <w:szCs w:val="24"/>
        </w:rPr>
        <w:tab/>
      </w:r>
      <w:r w:rsidRPr="0064035C">
        <w:rPr>
          <w:rFonts w:ascii="Times New Roman" w:hAnsi="Times New Roman"/>
          <w:b/>
          <w:sz w:val="24"/>
          <w:szCs w:val="24"/>
        </w:rPr>
        <w:tab/>
      </w:r>
      <w:r w:rsidRPr="0064035C">
        <w:rPr>
          <w:rFonts w:ascii="Times New Roman" w:hAnsi="Times New Roman"/>
          <w:b/>
          <w:sz w:val="24"/>
          <w:szCs w:val="24"/>
        </w:rPr>
        <w:tab/>
      </w:r>
      <w:r w:rsidRPr="0064035C">
        <w:rPr>
          <w:rFonts w:ascii="Times New Roman" w:hAnsi="Times New Roman"/>
          <w:b/>
          <w:sz w:val="24"/>
          <w:szCs w:val="24"/>
        </w:rPr>
        <w:tab/>
      </w:r>
      <w:r w:rsidRPr="0064035C">
        <w:rPr>
          <w:rFonts w:ascii="Times New Roman" w:hAnsi="Times New Roman"/>
          <w:b/>
          <w:sz w:val="24"/>
          <w:szCs w:val="24"/>
        </w:rPr>
        <w:tab/>
      </w:r>
      <w:r w:rsidRPr="0064035C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Pr="0064035C"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64035C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5</w:t>
      </w:r>
      <w:r w:rsidRPr="0064035C">
        <w:rPr>
          <w:rFonts w:ascii="Times New Roman" w:hAnsi="Times New Roman"/>
          <w:b/>
          <w:sz w:val="24"/>
          <w:szCs w:val="24"/>
        </w:rPr>
        <w:t>/0</w:t>
      </w:r>
      <w:r>
        <w:rPr>
          <w:rFonts w:ascii="Times New Roman" w:hAnsi="Times New Roman"/>
          <w:b/>
          <w:sz w:val="24"/>
          <w:szCs w:val="24"/>
        </w:rPr>
        <w:t>6</w:t>
      </w:r>
      <w:r w:rsidRPr="0064035C">
        <w:rPr>
          <w:rFonts w:ascii="Times New Roman" w:hAnsi="Times New Roman"/>
          <w:b/>
          <w:sz w:val="24"/>
          <w:szCs w:val="24"/>
        </w:rPr>
        <w:t>/202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294AF7" w:rsidRPr="0064035C" w:rsidRDefault="00294AF7" w:rsidP="00294AF7">
      <w:pPr>
        <w:pStyle w:val="ListeParagraf"/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64035C">
        <w:rPr>
          <w:rFonts w:ascii="Times New Roman" w:hAnsi="Times New Roman"/>
          <w:b/>
          <w:sz w:val="24"/>
          <w:szCs w:val="24"/>
        </w:rPr>
        <w:tab/>
      </w:r>
      <w:r w:rsidRPr="0064035C">
        <w:rPr>
          <w:rFonts w:ascii="Times New Roman" w:hAnsi="Times New Roman"/>
          <w:b/>
          <w:sz w:val="24"/>
          <w:szCs w:val="24"/>
        </w:rPr>
        <w:tab/>
      </w:r>
      <w:r w:rsidRPr="0064035C">
        <w:rPr>
          <w:rFonts w:ascii="Times New Roman" w:hAnsi="Times New Roman"/>
          <w:b/>
          <w:sz w:val="24"/>
          <w:szCs w:val="24"/>
        </w:rPr>
        <w:tab/>
      </w:r>
      <w:r w:rsidRPr="0064035C">
        <w:rPr>
          <w:rFonts w:ascii="Times New Roman" w:hAnsi="Times New Roman"/>
          <w:b/>
          <w:sz w:val="24"/>
          <w:szCs w:val="24"/>
        </w:rPr>
        <w:tab/>
      </w:r>
      <w:r w:rsidRPr="0064035C">
        <w:rPr>
          <w:rFonts w:ascii="Times New Roman" w:hAnsi="Times New Roman"/>
          <w:b/>
          <w:sz w:val="24"/>
          <w:szCs w:val="24"/>
        </w:rPr>
        <w:tab/>
      </w:r>
      <w:r w:rsidRPr="0064035C">
        <w:rPr>
          <w:rFonts w:ascii="Times New Roman" w:hAnsi="Times New Roman"/>
          <w:b/>
          <w:sz w:val="24"/>
          <w:szCs w:val="24"/>
        </w:rPr>
        <w:tab/>
      </w:r>
      <w:r w:rsidRPr="0064035C">
        <w:rPr>
          <w:rFonts w:ascii="Times New Roman" w:hAnsi="Times New Roman"/>
          <w:b/>
          <w:sz w:val="24"/>
          <w:szCs w:val="24"/>
        </w:rPr>
        <w:tab/>
      </w:r>
      <w:r w:rsidRPr="0064035C">
        <w:rPr>
          <w:rFonts w:ascii="Times New Roman" w:hAnsi="Times New Roman"/>
          <w:b/>
          <w:sz w:val="24"/>
          <w:szCs w:val="24"/>
        </w:rPr>
        <w:tab/>
      </w:r>
      <w:r w:rsidRPr="0064035C">
        <w:rPr>
          <w:rFonts w:ascii="Times New Roman" w:hAnsi="Times New Roman"/>
          <w:b/>
          <w:sz w:val="24"/>
          <w:szCs w:val="24"/>
        </w:rPr>
        <w:tab/>
      </w:r>
    </w:p>
    <w:p w:rsidR="00294AF7" w:rsidRPr="0064035C" w:rsidRDefault="00294AF7" w:rsidP="00294AF7">
      <w:pPr>
        <w:tabs>
          <w:tab w:val="left" w:pos="6521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2</w:t>
      </w:r>
      <w:r w:rsidRPr="0064035C">
        <w:rPr>
          <w:rFonts w:ascii="Times New Roman" w:hAnsi="Times New Roman"/>
          <w:b/>
          <w:sz w:val="24"/>
          <w:szCs w:val="24"/>
        </w:rPr>
        <w:t>-</w:t>
      </w:r>
      <w:r w:rsidRPr="0064035C">
        <w:rPr>
          <w:rFonts w:ascii="Times New Roman" w:hAnsi="Times New Roman"/>
          <w:b/>
          <w:sz w:val="24"/>
          <w:szCs w:val="24"/>
          <w:lang w:val="en-US"/>
        </w:rPr>
        <w:t>A</w:t>
      </w:r>
      <w:r w:rsidRPr="0064035C">
        <w:rPr>
          <w:rFonts w:ascii="Times New Roman" w:hAnsi="Times New Roman"/>
          <w:b/>
          <w:sz w:val="24"/>
          <w:szCs w:val="24"/>
        </w:rPr>
        <w:t xml:space="preserve"> Sınıf Öğretmeni</w:t>
      </w:r>
    </w:p>
    <w:p w:rsidR="00294AF7" w:rsidRDefault="00294AF7" w:rsidP="00294AF7">
      <w:pPr>
        <w:tabs>
          <w:tab w:val="left" w:pos="3660"/>
        </w:tabs>
        <w:spacing w:after="0"/>
        <w:rPr>
          <w:rFonts w:ascii="Times New Roman" w:hAnsi="Times New Roman"/>
          <w:sz w:val="24"/>
          <w:szCs w:val="24"/>
        </w:rPr>
      </w:pPr>
    </w:p>
    <w:p w:rsidR="00DA3D74" w:rsidRDefault="00DA3D74" w:rsidP="00DA3D74">
      <w:pPr>
        <w:spacing w:after="0" w:line="240" w:lineRule="auto"/>
      </w:pPr>
    </w:p>
    <w:p w:rsidR="00BC3072" w:rsidRPr="00BC3072" w:rsidRDefault="00BC3072" w:rsidP="00BC3072"/>
    <w:sectPr w:rsidR="00BC3072" w:rsidRPr="00BC3072" w:rsidSect="002A7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79C497C"/>
    <w:lvl w:ilvl="0" w:tplc="424A96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>
      <w:start w:val="1"/>
      <w:numFmt w:val="bullet"/>
      <w:lvlRestart w:val="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Restart w:val="0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Restart w:val="0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Restart w:val="0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Restart w:val="0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Restart w:val="0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Restart w:val="0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BD9CA30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4F968482"/>
    <w:lvl w:ilvl="0" w:tplc="CD667E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4A088370"/>
    <w:lvl w:ilvl="0" w:tplc="57C0B8C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506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226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946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66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86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106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826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546" w:hanging="180"/>
      </w:pPr>
    </w:lvl>
  </w:abstractNum>
  <w:abstractNum w:abstractNumId="4">
    <w:nsid w:val="00000005"/>
    <w:multiLevelType w:val="hybridMultilevel"/>
    <w:tmpl w:val="FF90BC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5">
    <w:nsid w:val="2C7E1F85"/>
    <w:multiLevelType w:val="hybridMultilevel"/>
    <w:tmpl w:val="C138FE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Restart w:val="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Restart w:val="0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Restart w:val="0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Restart w:val="0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Restart w:val="0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Restart w:val="0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Restart w:val="0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D35AE8"/>
    <w:multiLevelType w:val="hybridMultilevel"/>
    <w:tmpl w:val="D88AB8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7030C3"/>
    <w:multiLevelType w:val="hybridMultilevel"/>
    <w:tmpl w:val="E0B2B6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defaultTabStop w:val="708"/>
  <w:drawingGridHorizontalSpacing w:val="110"/>
  <w:displayHorizontalDrawingGridEvery w:val="2"/>
  <w:doNotShadeFormData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65453"/>
    <w:rsid w:val="000A0B0D"/>
    <w:rsid w:val="000B3B4D"/>
    <w:rsid w:val="00101963"/>
    <w:rsid w:val="0015079E"/>
    <w:rsid w:val="0015553E"/>
    <w:rsid w:val="001750BD"/>
    <w:rsid w:val="001C6B02"/>
    <w:rsid w:val="001F6170"/>
    <w:rsid w:val="00255E26"/>
    <w:rsid w:val="002928EC"/>
    <w:rsid w:val="00294AF7"/>
    <w:rsid w:val="002A7690"/>
    <w:rsid w:val="002B351F"/>
    <w:rsid w:val="002D343C"/>
    <w:rsid w:val="00304D27"/>
    <w:rsid w:val="003074B4"/>
    <w:rsid w:val="00353303"/>
    <w:rsid w:val="00366EB0"/>
    <w:rsid w:val="003670F0"/>
    <w:rsid w:val="0037430C"/>
    <w:rsid w:val="003B3117"/>
    <w:rsid w:val="003C1DB2"/>
    <w:rsid w:val="003C5FB7"/>
    <w:rsid w:val="004001D9"/>
    <w:rsid w:val="004122B8"/>
    <w:rsid w:val="00412DF1"/>
    <w:rsid w:val="004503FD"/>
    <w:rsid w:val="00455643"/>
    <w:rsid w:val="00476FD4"/>
    <w:rsid w:val="004A509C"/>
    <w:rsid w:val="005563E4"/>
    <w:rsid w:val="005B2081"/>
    <w:rsid w:val="00602C6A"/>
    <w:rsid w:val="00617A73"/>
    <w:rsid w:val="00622306"/>
    <w:rsid w:val="0064035C"/>
    <w:rsid w:val="0067135B"/>
    <w:rsid w:val="006B65E2"/>
    <w:rsid w:val="006D564A"/>
    <w:rsid w:val="00702F95"/>
    <w:rsid w:val="00706500"/>
    <w:rsid w:val="00743A41"/>
    <w:rsid w:val="007B0CE6"/>
    <w:rsid w:val="007F231E"/>
    <w:rsid w:val="007F5497"/>
    <w:rsid w:val="00800AE2"/>
    <w:rsid w:val="0080775D"/>
    <w:rsid w:val="008101DC"/>
    <w:rsid w:val="00817D2B"/>
    <w:rsid w:val="00863ADE"/>
    <w:rsid w:val="00866014"/>
    <w:rsid w:val="00875997"/>
    <w:rsid w:val="008831F2"/>
    <w:rsid w:val="008E321F"/>
    <w:rsid w:val="00926F58"/>
    <w:rsid w:val="009B6D91"/>
    <w:rsid w:val="00A06806"/>
    <w:rsid w:val="00A11489"/>
    <w:rsid w:val="00A54797"/>
    <w:rsid w:val="00AA7803"/>
    <w:rsid w:val="00B315A6"/>
    <w:rsid w:val="00B31BD1"/>
    <w:rsid w:val="00B40112"/>
    <w:rsid w:val="00B67BAF"/>
    <w:rsid w:val="00BA15C2"/>
    <w:rsid w:val="00BC3072"/>
    <w:rsid w:val="00BE5AD4"/>
    <w:rsid w:val="00C155BB"/>
    <w:rsid w:val="00C4121D"/>
    <w:rsid w:val="00C7690A"/>
    <w:rsid w:val="00C83262"/>
    <w:rsid w:val="00C836A0"/>
    <w:rsid w:val="00CB3318"/>
    <w:rsid w:val="00CD3B1B"/>
    <w:rsid w:val="00CF1E44"/>
    <w:rsid w:val="00D648BC"/>
    <w:rsid w:val="00D90F7B"/>
    <w:rsid w:val="00DA3D74"/>
    <w:rsid w:val="00DA772D"/>
    <w:rsid w:val="00E051FE"/>
    <w:rsid w:val="00E457BC"/>
    <w:rsid w:val="00F247A1"/>
    <w:rsid w:val="00F307A9"/>
    <w:rsid w:val="00F73423"/>
    <w:rsid w:val="00F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16"/>
      <w:szCs w:val="20"/>
      <w:lang w:val="x-none" w:eastAsia="x-none"/>
    </w:rPr>
  </w:style>
  <w:style w:type="paragraph" w:styleId="Balk6">
    <w:name w:val="heading 6"/>
    <w:basedOn w:val="Normal"/>
    <w:next w:val="Normal"/>
    <w:link w:val="Balk6Char"/>
    <w:qFormat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character" w:default="1" w:styleId="VarsaylanParagrafYazTipi">
    <w:name w:val="Default Paragraph Font"/>
    <w:rPr>
      <w:rFonts w:ascii="Calibri" w:eastAsia="Calibri" w:hAnsi="Calibri" w:cs="Times New Roman"/>
    </w:rPr>
  </w:style>
  <w:style w:type="table" w:default="1" w:styleId="NormalTablo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sz w:val="16"/>
    </w:rPr>
  </w:style>
  <w:style w:type="character" w:customStyle="1" w:styleId="Balk6Char">
    <w:name w:val="Başlık 6 Char"/>
    <w:link w:val="Balk6"/>
    <w:rPr>
      <w:rFonts w:ascii="Times New Roman" w:eastAsia="Times New Roman" w:hAnsi="Times New Roman" w:cs="Times New Roman"/>
      <w:b/>
    </w:rPr>
  </w:style>
  <w:style w:type="table" w:styleId="TabloKlavuzu">
    <w:name w:val="Table Grid"/>
    <w:basedOn w:val="NormalTablo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onMetniChar">
    <w:name w:val="Balon Metni Char"/>
    <w:link w:val="BalonMetni"/>
    <w:rPr>
      <w:rFonts w:ascii="Tahoma" w:eastAsia="Calibri" w:hAnsi="Tahoma" w:cs="Tahoma"/>
      <w:sz w:val="16"/>
      <w:szCs w:val="16"/>
      <w:lang w:eastAsia="en-US"/>
    </w:rPr>
  </w:style>
  <w:style w:type="paragraph" w:styleId="BalonMetni">
    <w:name w:val="Balloon Text"/>
    <w:basedOn w:val="Normal"/>
    <w:link w:val="BalonMetniChar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tbilgiChar">
    <w:name w:val="Üstbilgi Char"/>
    <w:link w:val="stbilgi"/>
    <w:rPr>
      <w:rFonts w:ascii="Calibri" w:eastAsia="Calibri" w:hAnsi="Calibri" w:cs="Times New Roman"/>
      <w:sz w:val="22"/>
      <w:szCs w:val="22"/>
      <w:lang w:eastAsia="en-US"/>
    </w:r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rPr>
      <w:rFonts w:ascii="Calibri" w:eastAsia="Calibri" w:hAnsi="Calibri"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pPr>
      <w:tabs>
        <w:tab w:val="center" w:pos="4536"/>
        <w:tab w:val="right" w:pos="9072"/>
      </w:tabs>
    </w:pPr>
    <w:rPr>
      <w:lang w:val="x-none"/>
    </w:rPr>
  </w:style>
  <w:style w:type="table" w:customStyle="1" w:styleId="TabloKlavuzu1">
    <w:name w:val="Tablo Kılavuzu1"/>
    <w:basedOn w:val="NormalTablo"/>
    <w:next w:val="TabloKlavuzu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BA15C2"/>
    <w:rPr>
      <w:color w:val="0000FF"/>
      <w:u w:val="single"/>
    </w:rPr>
  </w:style>
  <w:style w:type="character" w:styleId="zlenenKpr">
    <w:name w:val="FollowedHyperlink"/>
    <w:uiPriority w:val="99"/>
    <w:semiHidden/>
    <w:unhideWhenUsed/>
    <w:rsid w:val="0064035C"/>
    <w:rPr>
      <w:rFonts w:ascii="Calibri" w:eastAsia="Calibri" w:hAnsi="Calibri" w:cs="Times New Roman"/>
      <w:color w:val="800080"/>
      <w:u w:val="single"/>
    </w:rPr>
  </w:style>
  <w:style w:type="paragraph" w:styleId="AralkYok">
    <w:name w:val="No Spacing"/>
    <w:uiPriority w:val="1"/>
    <w:qFormat/>
    <w:rsid w:val="00C836A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16"/>
      <w:szCs w:val="20"/>
      <w:lang w:val="x-none" w:eastAsia="x-none"/>
    </w:rPr>
  </w:style>
  <w:style w:type="paragraph" w:styleId="Balk6">
    <w:name w:val="heading 6"/>
    <w:basedOn w:val="Normal"/>
    <w:next w:val="Normal"/>
    <w:link w:val="Balk6Char"/>
    <w:qFormat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character" w:default="1" w:styleId="VarsaylanParagrafYazTipi">
    <w:name w:val="Default Paragraph Font"/>
    <w:rPr>
      <w:rFonts w:ascii="Calibri" w:eastAsia="Calibri" w:hAnsi="Calibri" w:cs="Times New Roman"/>
    </w:rPr>
  </w:style>
  <w:style w:type="table" w:default="1" w:styleId="NormalTablo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sz w:val="16"/>
    </w:rPr>
  </w:style>
  <w:style w:type="character" w:customStyle="1" w:styleId="Balk6Char">
    <w:name w:val="Başlık 6 Char"/>
    <w:link w:val="Balk6"/>
    <w:rPr>
      <w:rFonts w:ascii="Times New Roman" w:eastAsia="Times New Roman" w:hAnsi="Times New Roman" w:cs="Times New Roman"/>
      <w:b/>
    </w:rPr>
  </w:style>
  <w:style w:type="table" w:styleId="TabloKlavuzu">
    <w:name w:val="Table Grid"/>
    <w:basedOn w:val="NormalTablo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onMetniChar">
    <w:name w:val="Balon Metni Char"/>
    <w:link w:val="BalonMetni"/>
    <w:rPr>
      <w:rFonts w:ascii="Tahoma" w:eastAsia="Calibri" w:hAnsi="Tahoma" w:cs="Tahoma"/>
      <w:sz w:val="16"/>
      <w:szCs w:val="16"/>
      <w:lang w:eastAsia="en-US"/>
    </w:rPr>
  </w:style>
  <w:style w:type="paragraph" w:styleId="BalonMetni">
    <w:name w:val="Balloon Text"/>
    <w:basedOn w:val="Normal"/>
    <w:link w:val="BalonMetniChar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tbilgiChar">
    <w:name w:val="Üstbilgi Char"/>
    <w:link w:val="stbilgi"/>
    <w:rPr>
      <w:rFonts w:ascii="Calibri" w:eastAsia="Calibri" w:hAnsi="Calibri" w:cs="Times New Roman"/>
      <w:sz w:val="22"/>
      <w:szCs w:val="22"/>
      <w:lang w:eastAsia="en-US"/>
    </w:r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rPr>
      <w:rFonts w:ascii="Calibri" w:eastAsia="Calibri" w:hAnsi="Calibri"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pPr>
      <w:tabs>
        <w:tab w:val="center" w:pos="4536"/>
        <w:tab w:val="right" w:pos="9072"/>
      </w:tabs>
    </w:pPr>
    <w:rPr>
      <w:lang w:val="x-none"/>
    </w:rPr>
  </w:style>
  <w:style w:type="table" w:customStyle="1" w:styleId="TabloKlavuzu1">
    <w:name w:val="Tablo Kılavuzu1"/>
    <w:basedOn w:val="NormalTablo"/>
    <w:next w:val="TabloKlavuzu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BA15C2"/>
    <w:rPr>
      <w:color w:val="0000FF"/>
      <w:u w:val="single"/>
    </w:rPr>
  </w:style>
  <w:style w:type="character" w:styleId="zlenenKpr">
    <w:name w:val="FollowedHyperlink"/>
    <w:uiPriority w:val="99"/>
    <w:semiHidden/>
    <w:unhideWhenUsed/>
    <w:rsid w:val="0064035C"/>
    <w:rPr>
      <w:rFonts w:ascii="Calibri" w:eastAsia="Calibri" w:hAnsi="Calibri" w:cs="Times New Roman"/>
      <w:color w:val="800080"/>
      <w:u w:val="single"/>
    </w:rPr>
  </w:style>
  <w:style w:type="paragraph" w:styleId="AralkYok">
    <w:name w:val="No Spacing"/>
    <w:uiPriority w:val="1"/>
    <w:qFormat/>
    <w:rsid w:val="00C836A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kan\Desktop\rapor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rapor.dot</Template>
  <TotalTime>0</TotalTime>
  <Pages>4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description>Sınıf Öğretmeniyiz Biz</dc:description>
  <cp:lastModifiedBy>Buro</cp:lastModifiedBy>
  <cp:revision>2</cp:revision>
  <cp:lastPrinted>2010-06-06T16:09:00Z</cp:lastPrinted>
  <dcterms:created xsi:type="dcterms:W3CDTF">2023-06-12T09:28:00Z</dcterms:created>
  <dcterms:modified xsi:type="dcterms:W3CDTF">2023-06-12T09:28:00Z</dcterms:modified>
  <cp:category>http://sinifogretmeniyiz.biz/dosyalar.asp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98318fcf2dee4b62b6a0062c1985feeb</vt:lpwstr>
  </property>
</Properties>
</file>