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0A" w:rsidRPr="00606B3B" w:rsidRDefault="00C7690A" w:rsidP="00C7690A">
      <w:pPr>
        <w:pStyle w:val="ListeParagraf"/>
        <w:spacing w:after="0"/>
        <w:rPr>
          <w:rFonts w:ascii="Times New Roman" w:hAnsi="Times New Roman"/>
          <w:b/>
        </w:rPr>
      </w:pPr>
      <w:bookmarkStart w:id="0" w:name="_GoBack"/>
      <w:bookmarkEnd w:id="0"/>
    </w:p>
    <w:p w:rsidR="00C7690A" w:rsidRPr="00606B3B" w:rsidRDefault="00D5548F" w:rsidP="003C2DFA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>2</w:t>
      </w:r>
      <w:r w:rsidR="003C2DFA" w:rsidRPr="00606B3B">
        <w:rPr>
          <w:rFonts w:ascii="Times New Roman" w:hAnsi="Times New Roman"/>
          <w:b/>
        </w:rPr>
        <w:t>022-20</w:t>
      </w:r>
      <w:r w:rsidR="00453C33" w:rsidRPr="00606B3B">
        <w:rPr>
          <w:rFonts w:ascii="Times New Roman" w:hAnsi="Times New Roman"/>
          <w:b/>
        </w:rPr>
        <w:t>23</w:t>
      </w:r>
      <w:r w:rsidR="00C7690A" w:rsidRPr="00606B3B">
        <w:rPr>
          <w:rFonts w:ascii="Times New Roman" w:hAnsi="Times New Roman"/>
          <w:b/>
        </w:rPr>
        <w:t xml:space="preserve"> EĞİTİM ÖĞRETİM YILI </w:t>
      </w:r>
    </w:p>
    <w:p w:rsidR="00C7690A" w:rsidRPr="00606B3B" w:rsidRDefault="00580D75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>………………</w:t>
      </w:r>
      <w:r w:rsidR="00C7690A" w:rsidRPr="00606B3B">
        <w:rPr>
          <w:rFonts w:ascii="Times New Roman" w:hAnsi="Times New Roman"/>
          <w:b/>
        </w:rPr>
        <w:t xml:space="preserve"> </w:t>
      </w:r>
      <w:r w:rsidR="00282E0E">
        <w:rPr>
          <w:rFonts w:ascii="Times New Roman" w:hAnsi="Times New Roman"/>
          <w:b/>
        </w:rPr>
        <w:t>LİSESİ</w:t>
      </w:r>
    </w:p>
    <w:p w:rsidR="00C7690A" w:rsidRPr="00606B3B" w:rsidRDefault="00C7690A" w:rsidP="00C7690A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 xml:space="preserve">SINIF REHBERLİK </w:t>
      </w:r>
      <w:r w:rsidR="00B31BD1" w:rsidRPr="00606B3B">
        <w:rPr>
          <w:rFonts w:ascii="Times New Roman" w:hAnsi="Times New Roman"/>
          <w:b/>
        </w:rPr>
        <w:t>ÇALIŞMALARI DÖNEM SONU</w:t>
      </w:r>
      <w:r w:rsidRPr="00606B3B">
        <w:rPr>
          <w:rFonts w:ascii="Times New Roman" w:hAnsi="Times New Roman"/>
          <w:b/>
        </w:rPr>
        <w:t xml:space="preserve"> ÇALIŞMA RAPORU</w:t>
      </w:r>
    </w:p>
    <w:tbl>
      <w:tblPr>
        <w:tblW w:w="105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445"/>
        <w:gridCol w:w="2913"/>
        <w:gridCol w:w="4666"/>
        <w:gridCol w:w="1183"/>
        <w:gridCol w:w="650"/>
      </w:tblGrid>
      <w:tr w:rsidR="00C7690A" w:rsidRPr="00606B3B" w:rsidTr="00282E0E">
        <w:trPr>
          <w:gridBefore w:val="1"/>
          <w:gridAfter w:val="1"/>
          <w:wBefore w:w="718" w:type="dxa"/>
          <w:wAfter w:w="650" w:type="dxa"/>
          <w:trHeight w:val="472"/>
        </w:trPr>
        <w:tc>
          <w:tcPr>
            <w:tcW w:w="3358" w:type="dxa"/>
            <w:gridSpan w:val="2"/>
            <w:shd w:val="clear" w:color="auto" w:fill="auto"/>
          </w:tcPr>
          <w:p w:rsidR="00C7690A" w:rsidRPr="00606B3B" w:rsidRDefault="00C7690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Sınıf/Şube:</w:t>
            </w:r>
          </w:p>
        </w:tc>
        <w:tc>
          <w:tcPr>
            <w:tcW w:w="5849" w:type="dxa"/>
            <w:gridSpan w:val="2"/>
            <w:shd w:val="clear" w:color="auto" w:fill="auto"/>
          </w:tcPr>
          <w:p w:rsidR="00C7690A" w:rsidRPr="00606B3B" w:rsidRDefault="00282E0E" w:rsidP="00C7690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C83262" w:rsidRPr="00606B3B">
              <w:rPr>
                <w:rFonts w:ascii="Times New Roman" w:hAnsi="Times New Roman"/>
                <w:b/>
              </w:rPr>
              <w:t xml:space="preserve"> - </w:t>
            </w:r>
            <w:r w:rsidR="00606B3B" w:rsidRPr="00606B3B">
              <w:rPr>
                <w:rFonts w:hAnsi="Times New Roman"/>
                <w:b/>
                <w:lang w:val="en-US"/>
              </w:rPr>
              <w:t>A</w:t>
            </w:r>
          </w:p>
        </w:tc>
      </w:tr>
      <w:tr w:rsidR="00C7690A" w:rsidRPr="00606B3B" w:rsidTr="00282E0E">
        <w:trPr>
          <w:gridBefore w:val="1"/>
          <w:gridAfter w:val="1"/>
          <w:wBefore w:w="718" w:type="dxa"/>
          <w:wAfter w:w="650" w:type="dxa"/>
          <w:trHeight w:val="451"/>
        </w:trPr>
        <w:tc>
          <w:tcPr>
            <w:tcW w:w="3358" w:type="dxa"/>
            <w:gridSpan w:val="2"/>
            <w:shd w:val="clear" w:color="auto" w:fill="auto"/>
          </w:tcPr>
          <w:p w:rsidR="00C7690A" w:rsidRPr="00606B3B" w:rsidRDefault="00C7690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Sınıf Rehber Öğretmeni:</w:t>
            </w:r>
          </w:p>
        </w:tc>
        <w:tc>
          <w:tcPr>
            <w:tcW w:w="5849" w:type="dxa"/>
            <w:gridSpan w:val="2"/>
            <w:shd w:val="clear" w:color="auto" w:fill="auto"/>
          </w:tcPr>
          <w:p w:rsidR="00C7690A" w:rsidRPr="00606B3B" w:rsidRDefault="00BC39EE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hAnsi="Times New Roman"/>
                <w:b/>
                <w:lang w:val="en-US"/>
              </w:rPr>
              <w:t>……………</w:t>
            </w:r>
          </w:p>
        </w:tc>
      </w:tr>
      <w:tr w:rsidR="003C2DFA" w:rsidRPr="00606B3B" w:rsidTr="00282E0E">
        <w:trPr>
          <w:trHeight w:val="440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 xml:space="preserve">Ay </w:t>
            </w:r>
          </w:p>
        </w:tc>
        <w:tc>
          <w:tcPr>
            <w:tcW w:w="7579" w:type="dxa"/>
            <w:gridSpan w:val="2"/>
            <w:shd w:val="clear" w:color="auto" w:fill="auto"/>
          </w:tcPr>
          <w:p w:rsidR="003C2DFA" w:rsidRPr="00606B3B" w:rsidRDefault="003C2DFA" w:rsidP="003C2DFA">
            <w:pPr>
              <w:ind w:left="1211"/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Yapılan Aylık Etkinlikler</w:t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jc w:val="center"/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Açıklama</w:t>
            </w:r>
          </w:p>
        </w:tc>
      </w:tr>
      <w:tr w:rsidR="003C2DFA" w:rsidRPr="00606B3B" w:rsidTr="00282E0E">
        <w:trPr>
          <w:trHeight w:val="1893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EYLÜL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Salgın Psikoeğitim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 Okulun yakın çevresini, bölümlerini ve okulda çalışan personeli tanır.  (Hoş Geldin Dostum)"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Eğitim öğretim sürecine ilişkin yönetmeliklerin kendisini ilgilendiren kısımları hakkında bilgi sahibi olur. (Bilmekte Fayda Var)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İlgi ve hobilerini ayırt eder. (İlgi ve Hobi Koridoru)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Etkinlikler Gerçekleştirildi.</w:t>
            </w:r>
          </w:p>
        </w:tc>
      </w:tr>
      <w:tr w:rsidR="003C2DFA" w:rsidRPr="00606B3B" w:rsidTr="00282E0E">
        <w:trPr>
          <w:trHeight w:val="1794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EKİM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Okulunun ve sınıfının bir üyesi olduğunu fark eder.(Çimento Duygular)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Okul hazırlığına ilişkin sorumluluklarını üstlenir. (Keşke'lerin Değil İyi ki'lerin Olsun)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"Okulun eğitsel imkânları hakkında bilgi edinir.(Neler Oluyor Hayatta)"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"Yaşam değerlerinin farkına varır.(Değerlerimle Değerliyim)"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1001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KASIM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"Kendi mesleki değerlerinin farkına varır.(Hangi Meslek Hangi Değer)"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"Kendi mesleki değerlerinin farkına varır.(Mesleki Değerlierim Ne Durumda)"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"Akademik gelişimi için amaçlar oluşturur.(Amaç deyip Geçme)"</w:t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2383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ARALIK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Okula devam etme ile akademik gelişimi arasındaki ilişkiyi değerlendirir. (Akademik Gelişim Merdiveni)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"Kişilerarası ilişkilerde duyguları ifade etmenin önemini fark eder.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82E0E">
              <w:rPr>
                <w:rFonts w:ascii="Times New Roman" w:hAnsi="Times New Roman"/>
                <w:bCs/>
              </w:rPr>
              <w:t>(İlişkilerimin Enstrümanı: Duygular)"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"Okul ve çevresinde risk oluşturabilecek durum ve ortamlara karşı kendisini korur. (Riskli Durum Güvenli Davranış)"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Kısa ve uzun vadeli kariyer amaçlarını tekrar inceler. (Aklımda)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Fiziksel, duygusal, sosyal ve kültürel açıdan bireysel farklılıkları kabul eder. (Farklı Parçalar Tek Bir Bütün)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  <w:r w:rsidR="001152A5" w:rsidRPr="001152A5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A15832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1354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OCAK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Mesleklerin zaman içindeki değişimini ve gelişimini takip eder. (Mesleklere Neler Oluyor?)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"Zorbalık ve türlerini bilir. (Bir Torbada Dört Zorba)"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"Başlangıç sosyal becerileri kullanır. (İletişim Köprüsünün İki Ayağı:Konuşmak Ve Dinlemek)"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A15832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</w:tbl>
    <w:p w:rsidR="00453C33" w:rsidRPr="00606B3B" w:rsidRDefault="00C7690A" w:rsidP="00A15832">
      <w:pPr>
        <w:pStyle w:val="ListeParagraf"/>
        <w:spacing w:after="0"/>
        <w:ind w:left="2124" w:hanging="2124"/>
        <w:jc w:val="right"/>
        <w:rPr>
          <w:rFonts w:hAnsi="Times New Roman"/>
          <w:b/>
          <w:lang w:val="en-US"/>
        </w:rPr>
      </w:pPr>
      <w:r w:rsidRPr="00606B3B">
        <w:rPr>
          <w:rFonts w:ascii="Times New Roman" w:hAnsi="Times New Roman"/>
          <w:b/>
        </w:rPr>
        <w:lastRenderedPageBreak/>
        <w:t xml:space="preserve">*** Not: Sınıf rehberlik yıllık planına </w:t>
      </w:r>
      <w:r w:rsidR="00E457BC" w:rsidRPr="00606B3B">
        <w:rPr>
          <w:rFonts w:ascii="Times New Roman" w:hAnsi="Times New Roman"/>
          <w:b/>
        </w:rPr>
        <w:t xml:space="preserve">bağlı kalınarak doldurulmuştur.        </w:t>
      </w:r>
      <w:r w:rsidR="00E457BC" w:rsidRPr="00606B3B">
        <w:rPr>
          <w:rFonts w:ascii="Times New Roman" w:hAnsi="Times New Roman"/>
          <w:b/>
        </w:rPr>
        <w:tab/>
        <w:t xml:space="preserve">      </w:t>
      </w:r>
      <w:r w:rsidR="00453C33" w:rsidRPr="00606B3B">
        <w:rPr>
          <w:rFonts w:ascii="Times New Roman" w:hAnsi="Times New Roman"/>
          <w:b/>
        </w:rPr>
        <w:t>…..</w:t>
      </w:r>
      <w:r w:rsidR="00E457BC" w:rsidRPr="00606B3B">
        <w:rPr>
          <w:rFonts w:ascii="Times New Roman" w:hAnsi="Times New Roman"/>
          <w:b/>
        </w:rPr>
        <w:t>/01/202</w:t>
      </w:r>
      <w:r w:rsidR="00453C33" w:rsidRPr="00606B3B">
        <w:rPr>
          <w:rFonts w:ascii="Times New Roman" w:hAnsi="Times New Roman"/>
          <w:b/>
        </w:rPr>
        <w:t>3</w:t>
      </w:r>
      <w:r w:rsidR="00A15832" w:rsidRPr="00606B3B">
        <w:rPr>
          <w:rFonts w:ascii="Times New Roman" w:hAnsi="Times New Roman"/>
          <w:b/>
        </w:rPr>
        <w:t xml:space="preserve">      </w:t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4001D9" w:rsidRPr="00606B3B">
        <w:rPr>
          <w:rFonts w:hAnsi="Times New Roman"/>
          <w:b/>
          <w:lang w:val="en-US"/>
        </w:rPr>
        <w:t xml:space="preserve">   </w:t>
      </w:r>
      <w:r w:rsidR="00453C33" w:rsidRPr="00606B3B">
        <w:rPr>
          <w:rFonts w:hAnsi="Times New Roman"/>
          <w:b/>
          <w:lang w:val="en-US"/>
        </w:rPr>
        <w:t xml:space="preserve">    </w:t>
      </w:r>
      <w:r w:rsidR="00A15832" w:rsidRPr="00606B3B">
        <w:rPr>
          <w:rFonts w:hAnsi="Times New Roman"/>
          <w:b/>
          <w:lang w:val="en-US"/>
        </w:rPr>
        <w:t xml:space="preserve">                   </w:t>
      </w:r>
      <w:r w:rsidR="00D5548F" w:rsidRPr="00606B3B">
        <w:rPr>
          <w:rFonts w:hAnsi="Times New Roman"/>
          <w:b/>
          <w:lang w:val="en-US"/>
        </w:rPr>
        <w:t>………………</w:t>
      </w:r>
      <w:r w:rsidR="00D5548F" w:rsidRPr="00606B3B">
        <w:rPr>
          <w:rFonts w:hAnsi="Times New Roman"/>
          <w:b/>
          <w:lang w:val="en-US"/>
        </w:rPr>
        <w:t>..</w:t>
      </w:r>
    </w:p>
    <w:p w:rsidR="00C7690A" w:rsidRPr="00606B3B" w:rsidRDefault="00E457BC" w:rsidP="00D5548F">
      <w:pPr>
        <w:pStyle w:val="ListeParagraf"/>
        <w:spacing w:after="0"/>
        <w:jc w:val="right"/>
        <w:rPr>
          <w:rFonts w:ascii="Times New Roman" w:hAnsi="Times New Roman"/>
        </w:rPr>
      </w:pPr>
      <w:r w:rsidRPr="00606B3B">
        <w:rPr>
          <w:rFonts w:ascii="Times New Roman" w:hAnsi="Times New Roman"/>
          <w:b/>
        </w:rPr>
        <w:tab/>
      </w:r>
      <w:r w:rsidR="00D523B9">
        <w:rPr>
          <w:rFonts w:ascii="Times New Roman" w:hAnsi="Times New Roman"/>
          <w:b/>
        </w:rPr>
        <w:t xml:space="preserve">   </w:t>
      </w:r>
      <w:r w:rsidR="00282E0E">
        <w:rPr>
          <w:rFonts w:ascii="Times New Roman" w:hAnsi="Times New Roman"/>
          <w:b/>
        </w:rPr>
        <w:t>9</w:t>
      </w:r>
      <w:r w:rsidRPr="00606B3B">
        <w:rPr>
          <w:rFonts w:ascii="Times New Roman" w:hAnsi="Times New Roman"/>
          <w:b/>
        </w:rPr>
        <w:t>-</w:t>
      </w:r>
      <w:r w:rsidR="00606B3B" w:rsidRPr="00606B3B">
        <w:rPr>
          <w:rFonts w:hAnsi="Times New Roman"/>
          <w:b/>
          <w:lang w:val="en-US"/>
        </w:rPr>
        <w:t>A</w:t>
      </w:r>
      <w:r w:rsidRPr="00606B3B">
        <w:rPr>
          <w:rFonts w:ascii="Times New Roman" w:hAnsi="Times New Roman"/>
          <w:b/>
        </w:rPr>
        <w:t xml:space="preserve"> Sınıf Öğretmeni</w:t>
      </w:r>
    </w:p>
    <w:sectPr w:rsidR="00C7690A" w:rsidRPr="00606B3B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453"/>
    <w:rsid w:val="000A0B0D"/>
    <w:rsid w:val="000B3B4D"/>
    <w:rsid w:val="00101963"/>
    <w:rsid w:val="001152A5"/>
    <w:rsid w:val="0015079E"/>
    <w:rsid w:val="00152C50"/>
    <w:rsid w:val="0015553E"/>
    <w:rsid w:val="002557AF"/>
    <w:rsid w:val="00255E26"/>
    <w:rsid w:val="00282E0E"/>
    <w:rsid w:val="002928EC"/>
    <w:rsid w:val="002B351F"/>
    <w:rsid w:val="002D343C"/>
    <w:rsid w:val="00301B6D"/>
    <w:rsid w:val="003074B4"/>
    <w:rsid w:val="00353303"/>
    <w:rsid w:val="00366EB0"/>
    <w:rsid w:val="003670F0"/>
    <w:rsid w:val="003B3117"/>
    <w:rsid w:val="003C1DB2"/>
    <w:rsid w:val="003C2DFA"/>
    <w:rsid w:val="004001D9"/>
    <w:rsid w:val="004122B8"/>
    <w:rsid w:val="00412DF1"/>
    <w:rsid w:val="00434500"/>
    <w:rsid w:val="004503FD"/>
    <w:rsid w:val="00453C33"/>
    <w:rsid w:val="00476FD4"/>
    <w:rsid w:val="004A509C"/>
    <w:rsid w:val="0056440C"/>
    <w:rsid w:val="00580D75"/>
    <w:rsid w:val="005B2081"/>
    <w:rsid w:val="00602C6A"/>
    <w:rsid w:val="00606B3B"/>
    <w:rsid w:val="00622306"/>
    <w:rsid w:val="00627756"/>
    <w:rsid w:val="00691339"/>
    <w:rsid w:val="006B65E2"/>
    <w:rsid w:val="006B7877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75997"/>
    <w:rsid w:val="008831F2"/>
    <w:rsid w:val="009B6D91"/>
    <w:rsid w:val="00A05943"/>
    <w:rsid w:val="00A06806"/>
    <w:rsid w:val="00A11489"/>
    <w:rsid w:val="00A15832"/>
    <w:rsid w:val="00A36DE3"/>
    <w:rsid w:val="00A54797"/>
    <w:rsid w:val="00AA7803"/>
    <w:rsid w:val="00B315A6"/>
    <w:rsid w:val="00B31BD1"/>
    <w:rsid w:val="00B67BAF"/>
    <w:rsid w:val="00BA15C2"/>
    <w:rsid w:val="00BC39EE"/>
    <w:rsid w:val="00BE5AD4"/>
    <w:rsid w:val="00C155BB"/>
    <w:rsid w:val="00C4121D"/>
    <w:rsid w:val="00C7690A"/>
    <w:rsid w:val="00C83262"/>
    <w:rsid w:val="00CB3318"/>
    <w:rsid w:val="00CB5CC1"/>
    <w:rsid w:val="00CD3B1B"/>
    <w:rsid w:val="00D523B9"/>
    <w:rsid w:val="00D5548F"/>
    <w:rsid w:val="00D648BC"/>
    <w:rsid w:val="00D90F7B"/>
    <w:rsid w:val="00DA772D"/>
    <w:rsid w:val="00DD0278"/>
    <w:rsid w:val="00E051FE"/>
    <w:rsid w:val="00E457BC"/>
    <w:rsid w:val="00E923A9"/>
    <w:rsid w:val="00F307A9"/>
    <w:rsid w:val="00F44873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5548F"/>
    <w:rPr>
      <w:rFonts w:ascii="Calibri" w:eastAsia="Calibri" w:hAnsi="Calibri" w:cs="Times New Roman"/>
      <w:color w:val="605E5C"/>
      <w:shd w:val="clear" w:color="auto" w:fill="E1DFDD"/>
    </w:rPr>
  </w:style>
  <w:style w:type="character" w:styleId="zlenenKpr">
    <w:name w:val="FollowedHyperlink"/>
    <w:uiPriority w:val="99"/>
    <w:semiHidden/>
    <w:unhideWhenUsed/>
    <w:rsid w:val="00DD0278"/>
    <w:rPr>
      <w:rFonts w:ascii="Calibri" w:eastAsia="Calibri" w:hAnsi="Calibri" w:cs="Times New Roman"/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5548F"/>
    <w:rPr>
      <w:rFonts w:ascii="Calibri" w:eastAsia="Calibri" w:hAnsi="Calibri" w:cs="Times New Roman"/>
      <w:color w:val="605E5C"/>
      <w:shd w:val="clear" w:color="auto" w:fill="E1DFDD"/>
    </w:rPr>
  </w:style>
  <w:style w:type="character" w:styleId="zlenenKpr">
    <w:name w:val="FollowedHyperlink"/>
    <w:uiPriority w:val="99"/>
    <w:semiHidden/>
    <w:unhideWhenUsed/>
    <w:rsid w:val="00DD0278"/>
    <w:rPr>
      <w:rFonts w:ascii="Calibri" w:eastAsia="Calibri" w:hAnsi="Calibri"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Progressive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bey</dc:creator>
  <dc:description>https://www.sorubak.com/sinav/</dc:description>
  <cp:lastModifiedBy>Buro</cp:lastModifiedBy>
  <cp:revision>2</cp:revision>
  <cp:lastPrinted>2010-06-06T16:09:00Z</cp:lastPrinted>
  <dcterms:created xsi:type="dcterms:W3CDTF">2023-01-20T12:51:00Z</dcterms:created>
  <dcterms:modified xsi:type="dcterms:W3CDTF">2023-01-20T12:51:00Z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