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90A" w:rsidRPr="00B31BD1" w:rsidRDefault="00C7690A" w:rsidP="00C7690A">
      <w:pPr>
        <w:pStyle w:val="ListeParagraf"/>
        <w:spacing w:after="0"/>
        <w:rPr>
          <w:rFonts w:ascii="Times New Roman" w:hAnsi="Times New Roman"/>
          <w:b/>
          <w:sz w:val="24"/>
          <w:szCs w:val="24"/>
        </w:rPr>
      </w:pPr>
    </w:p>
    <w:p w:rsidR="00C7690A" w:rsidRPr="00B31BD1" w:rsidRDefault="00C7690A" w:rsidP="00C7690A">
      <w:pPr>
        <w:pStyle w:val="ListeParagraf"/>
        <w:spacing w:after="0"/>
        <w:rPr>
          <w:rFonts w:ascii="Times New Roman" w:hAnsi="Times New Roman"/>
          <w:b/>
          <w:sz w:val="24"/>
          <w:szCs w:val="24"/>
        </w:rPr>
      </w:pPr>
    </w:p>
    <w:p w:rsidR="00C7690A" w:rsidRPr="00B31BD1" w:rsidRDefault="00C83262" w:rsidP="00F21143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</w:t>
      </w:r>
      <w:r w:rsidR="00C7690A" w:rsidRPr="00B31BD1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:rsidR="00C7690A" w:rsidRPr="00B31BD1" w:rsidRDefault="00C83262" w:rsidP="00F21143">
      <w:pPr>
        <w:spacing w:line="36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ŞİNASİ</w:t>
      </w:r>
      <w:r w:rsidR="00C7690A" w:rsidRPr="00B31BD1">
        <w:rPr>
          <w:rFonts w:ascii="Times New Roman" w:hAnsi="Times New Roman"/>
          <w:b/>
          <w:sz w:val="24"/>
          <w:szCs w:val="24"/>
        </w:rPr>
        <w:t xml:space="preserve"> </w:t>
      </w:r>
      <w:r w:rsidR="0080775D">
        <w:rPr>
          <w:rFonts w:ascii="Times New Roman" w:hAnsi="Times New Roman"/>
          <w:b/>
          <w:sz w:val="24"/>
          <w:szCs w:val="24"/>
        </w:rPr>
        <w:t>İLKOKULU</w:t>
      </w:r>
    </w:p>
    <w:p w:rsidR="00C7690A" w:rsidRPr="00B31BD1" w:rsidRDefault="00C7690A" w:rsidP="00F21143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31BD1">
        <w:rPr>
          <w:rFonts w:ascii="Times New Roman" w:hAnsi="Times New Roman"/>
          <w:b/>
          <w:sz w:val="24"/>
          <w:szCs w:val="24"/>
        </w:rPr>
        <w:t xml:space="preserve">SINIF REHBERLİK </w:t>
      </w:r>
      <w:r w:rsidR="00B31BD1" w:rsidRPr="00B31BD1">
        <w:rPr>
          <w:rFonts w:ascii="Times New Roman" w:hAnsi="Times New Roman"/>
          <w:b/>
          <w:sz w:val="24"/>
          <w:szCs w:val="24"/>
        </w:rPr>
        <w:t xml:space="preserve">ÇALIŞMALARI </w:t>
      </w:r>
      <w:proofErr w:type="gramStart"/>
      <w:r w:rsidR="00F21143">
        <w:rPr>
          <w:rFonts w:ascii="Times New Roman" w:hAnsi="Times New Roman"/>
          <w:b/>
          <w:sz w:val="24"/>
          <w:szCs w:val="24"/>
        </w:rPr>
        <w:t>YIL</w:t>
      </w:r>
      <w:r w:rsidR="00B31BD1">
        <w:rPr>
          <w:rFonts w:ascii="Times New Roman" w:hAnsi="Times New Roman"/>
          <w:b/>
          <w:sz w:val="24"/>
          <w:szCs w:val="24"/>
        </w:rPr>
        <w:t xml:space="preserve"> </w:t>
      </w:r>
      <w:r w:rsidR="00B31BD1" w:rsidRPr="00B31BD1">
        <w:rPr>
          <w:rFonts w:ascii="Times New Roman" w:hAnsi="Times New Roman"/>
          <w:b/>
          <w:sz w:val="24"/>
          <w:szCs w:val="24"/>
        </w:rPr>
        <w:t>SONU</w:t>
      </w:r>
      <w:proofErr w:type="gramEnd"/>
      <w:r w:rsidRPr="00B31BD1">
        <w:rPr>
          <w:rFonts w:ascii="Times New Roman" w:hAnsi="Times New Roman"/>
          <w:b/>
          <w:sz w:val="24"/>
          <w:szCs w:val="24"/>
        </w:rPr>
        <w:t xml:space="preserve"> ÇALIŞMA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3"/>
        <w:gridCol w:w="5955"/>
      </w:tblGrid>
      <w:tr w:rsidR="00C7690A" w:rsidRPr="00B31BD1" w:rsidTr="00A06806">
        <w:tc>
          <w:tcPr>
            <w:tcW w:w="351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Sınıf/Şube:</w:t>
            </w:r>
          </w:p>
        </w:tc>
        <w:tc>
          <w:tcPr>
            <w:tcW w:w="6411" w:type="dxa"/>
            <w:shd w:val="clear" w:color="auto" w:fill="auto"/>
          </w:tcPr>
          <w:p w:rsidR="00C7690A" w:rsidRPr="00B31BD1" w:rsidRDefault="00C83262" w:rsidP="001176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1 - </w:t>
            </w:r>
            <w:r w:rsidR="001176E5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</w:tr>
      <w:tr w:rsidR="00C7690A" w:rsidRPr="00B31BD1" w:rsidTr="00A06806">
        <w:tc>
          <w:tcPr>
            <w:tcW w:w="351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Sınıf Rehber Öğretmeni:</w:t>
            </w:r>
          </w:p>
        </w:tc>
        <w:tc>
          <w:tcPr>
            <w:tcW w:w="6411" w:type="dxa"/>
            <w:shd w:val="clear" w:color="auto" w:fill="auto"/>
          </w:tcPr>
          <w:p w:rsidR="00C7690A" w:rsidRPr="00B31BD1" w:rsidRDefault="001176E5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FATİH ALP</w:t>
            </w:r>
          </w:p>
        </w:tc>
      </w:tr>
    </w:tbl>
    <w:p w:rsidR="00C7690A" w:rsidRPr="00B31BD1" w:rsidRDefault="00C7690A" w:rsidP="00C7690A">
      <w:pPr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B31BD1">
        <w:rPr>
          <w:rFonts w:ascii="Times New Roman" w:hAnsi="Times New Roman"/>
          <w:b/>
          <w:sz w:val="24"/>
          <w:szCs w:val="24"/>
        </w:rPr>
        <w:t>YAPILAN AYLIK ETKİNLİKLER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7938"/>
      </w:tblGrid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EYLÜL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7690A" w:rsidRDefault="00AA7803" w:rsidP="00AA7803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Kalbimin Duygu Yüzü etkinliği yapıldı, okula başlamaya ilişkin duyguları anlatıldı.</w:t>
            </w:r>
          </w:p>
          <w:p w:rsidR="00AA7803" w:rsidRDefault="00AA7803" w:rsidP="00AA7803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Okulun bölümlerini ve okulda çalışan personeli tanımaları için “Ziyaretçilerimiz Var” etkinliği yapıldı.</w:t>
            </w:r>
          </w:p>
          <w:p w:rsidR="00B31BD1" w:rsidRPr="00B31BD1" w:rsidRDefault="00B31BD1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EKİM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7690A" w:rsidRDefault="00AA7803" w:rsidP="00AA7803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Okulumuzun bölümlerini ve okulda çalışanları öğrenmek için “Okulumuzu Geziyoruz” etkinliği yapıldı.</w:t>
            </w:r>
          </w:p>
          <w:p w:rsidR="00AA7803" w:rsidRDefault="00AA7803" w:rsidP="00AA7803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Okulumuzun etrafını tanımamız için “Bil Bakalım” etkinliği yapıldı.</w:t>
            </w:r>
          </w:p>
          <w:p w:rsidR="00AA7803" w:rsidRDefault="00AA7803" w:rsidP="00AA7803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Kuralların yaşamını kolaylaştıracağını kavrayabilmeleri için “Kolaylaştır Hayatı” etkinliği yapıldı.</w:t>
            </w:r>
          </w:p>
          <w:p w:rsidR="00AA7803" w:rsidRDefault="00AA7803" w:rsidP="00AA7803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Okuldaki riskli olabilecek durumları, ortam ve davranışları açıklamak için “Okuldaki Riskleri Biliyorum” etkinliği yapıldı.</w:t>
            </w:r>
          </w:p>
          <w:p w:rsidR="00B31BD1" w:rsidRPr="00B31BD1" w:rsidRDefault="00B31BD1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KASIM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7690A" w:rsidRPr="00F743D9" w:rsidRDefault="00F743D9" w:rsidP="00AA7803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instrText xml:space="preserve"> HYPERLINK "http://www.egitimhane.com" </w:instrText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B65E2"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Günlük yaşamda yaptığı tercihleri açıklamak için “Benim Seçimlerim” etkinliği yapıldı.</w:t>
            </w:r>
          </w:p>
          <w:p w:rsidR="006B65E2" w:rsidRPr="00F743D9" w:rsidRDefault="006B65E2" w:rsidP="00AA7803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Günlük yaşamda yaptığı tercihleri etkileyen faktörleri fark etmek için “Neden Tercih Ediyorum” etkinliği yapıldı.</w:t>
            </w:r>
          </w:p>
          <w:p w:rsidR="006B65E2" w:rsidRPr="00F743D9" w:rsidRDefault="006B65E2" w:rsidP="006B65E2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Yaşamdaki rol ve sorumluluklarına örnek verebilmek için “Rollerim ve Sorumluluklarım” etkinliği yapıldı.</w:t>
            </w:r>
          </w:p>
          <w:p w:rsidR="00B31BD1" w:rsidRPr="00F743D9" w:rsidRDefault="006B65E2" w:rsidP="006B65E2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Her çocuğun hak ve sorumlulukları olduğunu bilmesi için “Çocuk Hakları Sözleşmem” etkinliği yapıldı.</w:t>
            </w:r>
            <w:r w:rsidR="00F743D9"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6B65E2" w:rsidRPr="00F743D9" w:rsidRDefault="006B65E2" w:rsidP="006B65E2">
            <w:pPr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ARALIK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7690A" w:rsidRPr="00F743D9" w:rsidRDefault="006B65E2" w:rsidP="006B65E2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Fiziksel özelliklerini söylemesi için “Fiziksel Özelliklerimi Biliyorum” etkinliği yapıldı.</w:t>
            </w:r>
          </w:p>
          <w:p w:rsidR="006B65E2" w:rsidRPr="00F743D9" w:rsidRDefault="006B65E2" w:rsidP="006B65E2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Bireylerin birbirinden fiziksel açıdan farklılığının doğal olduğunu bilmesi için “Doğal Olarak Farklıyım” etkinliği yapıldı.</w:t>
            </w:r>
          </w:p>
          <w:p w:rsidR="006B65E2" w:rsidRPr="00F743D9" w:rsidRDefault="006B65E2" w:rsidP="006B65E2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 xml:space="preserve">Yakın çevresindeki kişilerin mesleklerini tanıması için “Meslekleri </w:t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Oynayabilirim” etkinliği yapıldı.</w:t>
            </w:r>
          </w:p>
          <w:p w:rsidR="006B65E2" w:rsidRPr="00F743D9" w:rsidRDefault="006B65E2" w:rsidP="006B65E2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Yaşadığı duyguları fark edebilmesi için “</w:t>
            </w:r>
            <w:r w:rsidR="00E457BC" w:rsidRPr="00F743D9">
              <w:rPr>
                <w:rFonts w:ascii="Times New Roman" w:hAnsi="Times New Roman"/>
                <w:b/>
                <w:sz w:val="24"/>
                <w:szCs w:val="24"/>
              </w:rPr>
              <w:t>Duygum ve Ben” etkinliği yapıldı.</w:t>
            </w:r>
          </w:p>
          <w:p w:rsidR="00B31BD1" w:rsidRPr="00F743D9" w:rsidRDefault="00E457BC" w:rsidP="00E457BC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Duyguların uygun olan ve olmayan ifade etme biçimlerini ayırt etmek için “Perde Arkasındaki Duygular” etkinliği yapıldı.</w:t>
            </w:r>
          </w:p>
          <w:p w:rsidR="00E457BC" w:rsidRPr="00F743D9" w:rsidRDefault="00E457BC" w:rsidP="00E457BC">
            <w:pPr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OCAK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E457BC" w:rsidRPr="00F743D9" w:rsidRDefault="00E457BC" w:rsidP="00E457BC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Duyguların uygun olan ve olmayan ifade etme biçimlerini ayırt etmek için “Duygularım Özel Uygun İfade Etmek Güzel” etkinliği yapıldı.</w:t>
            </w:r>
          </w:p>
          <w:p w:rsidR="00E457BC" w:rsidRPr="00F743D9" w:rsidRDefault="00E457BC" w:rsidP="00E457BC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Duyguların; beden diliyle, davranışlar ve yaşanan olaylarla ilişkisini kurabilmek için “Duygu Kutusu” etkinliği yapıldı.</w:t>
            </w:r>
          </w:p>
          <w:p w:rsidR="00B31BD1" w:rsidRPr="00F743D9" w:rsidRDefault="00E457BC" w:rsidP="00C7690A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Okul içinde ve dışında yapmaktan hoşlandığı etkinlikleri fark edebilmesi için “Fotoğrafa Gülümse” etkinliği yapıldı.</w:t>
            </w:r>
          </w:p>
          <w:p w:rsidR="00B31BD1" w:rsidRPr="00F743D9" w:rsidRDefault="00B31BD1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08B" w:rsidRPr="00B31BD1" w:rsidTr="00B31BD1">
        <w:tc>
          <w:tcPr>
            <w:tcW w:w="1350" w:type="dxa"/>
            <w:shd w:val="clear" w:color="auto" w:fill="auto"/>
          </w:tcPr>
          <w:p w:rsidR="004A708B" w:rsidRPr="00B31BD1" w:rsidRDefault="004A708B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7938" w:type="dxa"/>
            <w:shd w:val="clear" w:color="auto" w:fill="auto"/>
          </w:tcPr>
          <w:p w:rsidR="004A708B" w:rsidRPr="00F743D9" w:rsidRDefault="004A708B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Okul içinde ve dışında yapmaktan hoşlandığı etkinlikleri fark edebilmesi için “</w:t>
            </w:r>
            <w:r w:rsidR="00175DCC" w:rsidRPr="00F743D9">
              <w:rPr>
                <w:rFonts w:ascii="Times New Roman" w:hAnsi="Times New Roman"/>
                <w:b/>
                <w:sz w:val="24"/>
                <w:szCs w:val="24"/>
              </w:rPr>
              <w:t>Hoşlandığım Etkinlikler” etkinliği yapıldı.</w:t>
            </w:r>
          </w:p>
          <w:p w:rsidR="004A708B" w:rsidRPr="00F743D9" w:rsidRDefault="00175DCC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İletişimde dinleme ve konuşma becerilerini etkili şekilde kullanabilmesi için “Kulağıma Fısılda” etkinliği yapıldı.</w:t>
            </w:r>
          </w:p>
          <w:p w:rsidR="004A708B" w:rsidRPr="00F743D9" w:rsidRDefault="00175DCC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İyilik hali (İyi halde olmak) için beslenme, temizlik, uyku, dinlenme, fiziksel egzersizin önemini fark edebilmesi için “Beslen Temizlen İyi Hisset” etkinliği yapıldı.</w:t>
            </w:r>
          </w:p>
        </w:tc>
      </w:tr>
      <w:tr w:rsidR="004A708B" w:rsidRPr="00B31BD1" w:rsidTr="00B31BD1">
        <w:tc>
          <w:tcPr>
            <w:tcW w:w="1350" w:type="dxa"/>
            <w:shd w:val="clear" w:color="auto" w:fill="auto"/>
          </w:tcPr>
          <w:p w:rsidR="004A708B" w:rsidRPr="00B31BD1" w:rsidRDefault="004A708B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MART</w:t>
            </w:r>
          </w:p>
        </w:tc>
        <w:tc>
          <w:tcPr>
            <w:tcW w:w="7938" w:type="dxa"/>
            <w:shd w:val="clear" w:color="auto" w:fill="auto"/>
          </w:tcPr>
          <w:p w:rsidR="004A708B" w:rsidRPr="00F743D9" w:rsidRDefault="00F743D9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instrText xml:space="preserve"> HYPERLINK "http://www.egitimhane.com" </w:instrText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175DCC"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İyilik hali (İyi halde olmak) için beslenme, temizlik, uyku, dinlenme, fiziksel egzersizin önemini fark edebilmesi için “Hareketli Dinlenmiş Ne Mutlu” etkinliği yapıldı.</w:t>
            </w:r>
          </w:p>
          <w:p w:rsidR="004A708B" w:rsidRPr="00F743D9" w:rsidRDefault="00175DCC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Okulun ve sınıfın bir üyesi olduğunu fark edebilmesi için “Hepimiz bir Bütünüz” etkinliği yapıldı.</w:t>
            </w:r>
          </w:p>
          <w:p w:rsidR="004A708B" w:rsidRPr="00F743D9" w:rsidRDefault="00175DCC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Bireysel ve grupla çalışma becerisi kazanabilmesi için “Ben ile Biz” etkinliği yapıldı.</w:t>
            </w:r>
          </w:p>
          <w:p w:rsidR="004A708B" w:rsidRPr="00F743D9" w:rsidRDefault="00175DCC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Sözel, görsel ve yazılı yönergeleri izleyebilme becerisi kazanabilmesi için “Benim Dediğimi Yap Yaptığımı Da Yap” etkinliği yapıldı.</w:t>
            </w:r>
          </w:p>
          <w:p w:rsidR="004A708B" w:rsidRPr="00F743D9" w:rsidRDefault="00175DCC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Eğitsel etkinliklerde yönergeleri izleyebilme becerisi kazanabilmesi için “Beni Takip Et” etkinliği yapıldı.</w:t>
            </w:r>
            <w:r w:rsidR="00F743D9"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4A708B" w:rsidRPr="00B31BD1" w:rsidTr="00B31BD1">
        <w:tc>
          <w:tcPr>
            <w:tcW w:w="1350" w:type="dxa"/>
            <w:shd w:val="clear" w:color="auto" w:fill="auto"/>
          </w:tcPr>
          <w:p w:rsidR="004A708B" w:rsidRPr="00B31BD1" w:rsidRDefault="004A708B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7938" w:type="dxa"/>
            <w:shd w:val="clear" w:color="auto" w:fill="auto"/>
          </w:tcPr>
          <w:p w:rsidR="004A708B" w:rsidRPr="00F743D9" w:rsidRDefault="00175DCC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Kişisel güvenliği için “Hayır!” demenin gerekliliğini açıklayabilmesi için “Hayır Diyorum Nedenini Biliyorum” etkinliği yapıldı.</w:t>
            </w:r>
          </w:p>
          <w:p w:rsidR="004A708B" w:rsidRPr="00F743D9" w:rsidRDefault="00175DCC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>Kimden, nereden, ne zaman ve nasıl yardım isteyebileceğini bilmesi için “Yardım İste, Güvende Kal” etkinliği yapıldı.</w:t>
            </w:r>
          </w:p>
          <w:p w:rsidR="004A708B" w:rsidRPr="00F743D9" w:rsidRDefault="00B34180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t xml:space="preserve">Yaşadığı çevreyi koruyabilmesi için “Çevreni Koru, Kendini Koru” </w:t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etkinliği yapıldı.</w:t>
            </w:r>
          </w:p>
        </w:tc>
      </w:tr>
      <w:tr w:rsidR="004A708B" w:rsidRPr="00B31BD1" w:rsidTr="00B31BD1">
        <w:tc>
          <w:tcPr>
            <w:tcW w:w="1350" w:type="dxa"/>
            <w:shd w:val="clear" w:color="auto" w:fill="auto"/>
          </w:tcPr>
          <w:p w:rsidR="004A708B" w:rsidRPr="00B31BD1" w:rsidRDefault="004A708B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7938" w:type="dxa"/>
            <w:shd w:val="clear" w:color="auto" w:fill="auto"/>
          </w:tcPr>
          <w:p w:rsidR="004A708B" w:rsidRPr="00F743D9" w:rsidRDefault="00F743D9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instrText xml:space="preserve"> HYPERLINK "http://www.egitimhane.com" </w:instrText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34180"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Oyun ve etkinliklerin amacının eğlenmek olduğunu fark edebilmesi için “Oyunlarla Eğleniyoruz” etkinliği yapıldı.</w:t>
            </w:r>
          </w:p>
          <w:p w:rsidR="004A708B" w:rsidRPr="00F743D9" w:rsidRDefault="00B34180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Eğitsel etkinliklerdeki başarısızlıkların öğrenme sürecinin bir parçası olduğunu kabul edebilmesi için “Başarıya Giden Yol” etkinliği yapıldı.</w:t>
            </w:r>
          </w:p>
          <w:p w:rsidR="004A708B" w:rsidRPr="00F743D9" w:rsidRDefault="00B34180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Öğrenme sürecinde deneyimlediği başarısızlıkların üstesinden gelmek için farklı çözüm yolları deneyebilmesi için “Mercan’ın Öğrenme Yolculuğu” etkinliği yapıldı.</w:t>
            </w:r>
          </w:p>
          <w:p w:rsidR="004A708B" w:rsidRPr="00F743D9" w:rsidRDefault="00B34180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Her mesleğin toplumsal yaşama katkısı olduğunu fark edebilmesi için “Zincir Kırılırsa” etkinliği yapıldı.</w:t>
            </w:r>
            <w:r w:rsidR="00F743D9"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4A708B" w:rsidRPr="00B31BD1" w:rsidTr="00B31BD1">
        <w:tc>
          <w:tcPr>
            <w:tcW w:w="1350" w:type="dxa"/>
            <w:shd w:val="clear" w:color="auto" w:fill="auto"/>
          </w:tcPr>
          <w:p w:rsidR="004A708B" w:rsidRDefault="004A708B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7938" w:type="dxa"/>
            <w:shd w:val="clear" w:color="auto" w:fill="auto"/>
          </w:tcPr>
          <w:p w:rsidR="004A708B" w:rsidRPr="00F743D9" w:rsidRDefault="00F743D9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instrText xml:space="preserve"> HYPERLINK "http://www.egitimhane.com" </w:instrText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</w:r>
            <w:r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34180"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Her mesleğin toplumsal yaşama katkısı olduğunu fark edebilmesi için “Ne Olurdu?” etkinliği yapıldı.</w:t>
            </w:r>
          </w:p>
          <w:p w:rsidR="004A708B" w:rsidRPr="00F743D9" w:rsidRDefault="00B34180" w:rsidP="00680D54">
            <w:pPr>
              <w:numPr>
                <w:ilvl w:val="0"/>
                <w:numId w:val="5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Bilişim teknolojilerinin kullanım amaçlarını fark edebilmesi için “Seç-Oku-Fark Et” etkinliği yapıldı.</w:t>
            </w:r>
          </w:p>
          <w:p w:rsidR="00B34180" w:rsidRPr="00F743D9" w:rsidRDefault="00B34180" w:rsidP="00680D54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43D9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Sınıf rehberlik programı etkinliklerine/yaşantılarına ilişkin duygu ve düşüncelerini yansıtma becerisi için “Neleri Hatırlıyorum?” etkinliği yapıldı.</w:t>
            </w:r>
            <w:r w:rsidR="00F743D9" w:rsidRPr="00F743D9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C7690A" w:rsidRPr="00B31BD1" w:rsidRDefault="00C7690A" w:rsidP="00C7690A">
      <w:pPr>
        <w:rPr>
          <w:rFonts w:ascii="Times New Roman" w:hAnsi="Times New Roman"/>
          <w:b/>
          <w:sz w:val="26"/>
          <w:szCs w:val="26"/>
        </w:rPr>
      </w:pPr>
    </w:p>
    <w:p w:rsidR="00C7690A" w:rsidRPr="00B31BD1" w:rsidRDefault="00C7690A" w:rsidP="00C7690A">
      <w:pPr>
        <w:pStyle w:val="ListeParagraf"/>
        <w:spacing w:after="0"/>
        <w:ind w:left="0"/>
        <w:rPr>
          <w:rFonts w:ascii="Times New Roman" w:hAnsi="Times New Roman"/>
          <w:b/>
        </w:rPr>
      </w:pPr>
      <w:r w:rsidRPr="00B31BD1">
        <w:rPr>
          <w:rFonts w:ascii="Times New Roman" w:hAnsi="Times New Roman"/>
          <w:b/>
        </w:rPr>
        <w:t xml:space="preserve">*** Not: Sınıf rehberlik yıllık planına </w:t>
      </w:r>
      <w:r w:rsidR="00E457BC">
        <w:rPr>
          <w:rFonts w:ascii="Times New Roman" w:hAnsi="Times New Roman"/>
          <w:b/>
        </w:rPr>
        <w:t>bağlı kalınarak doldurulmuştur.</w:t>
      </w:r>
    </w:p>
    <w:p w:rsidR="00C7690A" w:rsidRPr="00B31BD1" w:rsidRDefault="00C7690A" w:rsidP="00C7690A">
      <w:pPr>
        <w:pStyle w:val="ListeParagraf"/>
        <w:spacing w:after="0"/>
        <w:rPr>
          <w:rFonts w:ascii="Times New Roman" w:hAnsi="Times New Roman"/>
          <w:b/>
        </w:rPr>
      </w:pPr>
    </w:p>
    <w:p w:rsidR="00C7690A" w:rsidRPr="00B31BD1" w:rsidRDefault="00C7690A" w:rsidP="00B31BD1">
      <w:pPr>
        <w:pStyle w:val="ListeParagraf"/>
        <w:spacing w:after="0"/>
        <w:ind w:left="0"/>
        <w:rPr>
          <w:rFonts w:ascii="Times New Roman" w:hAnsi="Times New Roman"/>
          <w:b/>
        </w:rPr>
      </w:pPr>
    </w:p>
    <w:p w:rsidR="00C7690A" w:rsidRPr="00B31BD1" w:rsidRDefault="00E457BC" w:rsidP="00C7690A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</w:t>
      </w:r>
      <w:r>
        <w:rPr>
          <w:rFonts w:ascii="Times New Roman" w:hAnsi="Times New Roman"/>
          <w:b/>
        </w:rPr>
        <w:tab/>
        <w:t xml:space="preserve">      </w:t>
      </w:r>
      <w:proofErr w:type="gramStart"/>
      <w:r w:rsidR="00680D54">
        <w:rPr>
          <w:rFonts w:ascii="Times New Roman" w:hAnsi="Times New Roman"/>
          <w:b/>
        </w:rPr>
        <w:t>17/06</w:t>
      </w:r>
      <w:r>
        <w:rPr>
          <w:rFonts w:ascii="Times New Roman" w:hAnsi="Times New Roman"/>
          <w:b/>
        </w:rPr>
        <w:t>/2022</w:t>
      </w:r>
      <w:proofErr w:type="gramEnd"/>
    </w:p>
    <w:p w:rsidR="00C7690A" w:rsidRPr="00B31BD1" w:rsidRDefault="00E457BC" w:rsidP="00C7690A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1176E5">
        <w:rPr>
          <w:rFonts w:ascii="Times New Roman" w:hAnsi="Times New Roman"/>
          <w:b/>
        </w:rPr>
        <w:t xml:space="preserve">      Fatih ALP</w:t>
      </w:r>
    </w:p>
    <w:p w:rsidR="00F743D9" w:rsidRDefault="00E457BC" w:rsidP="00255E26">
      <w:pPr>
        <w:tabs>
          <w:tab w:val="left" w:pos="6946"/>
        </w:tabs>
        <w:spacing w:after="0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1-</w:t>
      </w:r>
      <w:r w:rsidR="001176E5">
        <w:rPr>
          <w:rFonts w:ascii="Times New Roman" w:hAnsi="Times New Roman"/>
          <w:b/>
          <w:sz w:val="24"/>
          <w:szCs w:val="24"/>
        </w:rPr>
        <w:t>L</w:t>
      </w:r>
      <w:r>
        <w:rPr>
          <w:rFonts w:ascii="Times New Roman" w:hAnsi="Times New Roman"/>
          <w:b/>
          <w:sz w:val="24"/>
          <w:szCs w:val="24"/>
        </w:rPr>
        <w:t xml:space="preserve"> Sınıf Öğretmeni</w:t>
      </w:r>
    </w:p>
    <w:p w:rsidR="00F743D9" w:rsidRPr="00F743D9" w:rsidRDefault="00F743D9" w:rsidP="00F743D9">
      <w:pPr>
        <w:rPr>
          <w:rFonts w:ascii="Times New Roman" w:hAnsi="Times New Roman"/>
          <w:sz w:val="24"/>
          <w:szCs w:val="24"/>
        </w:rPr>
      </w:pPr>
    </w:p>
    <w:p w:rsidR="00F743D9" w:rsidRPr="00F743D9" w:rsidRDefault="00F743D9" w:rsidP="00F743D9">
      <w:pPr>
        <w:rPr>
          <w:rFonts w:ascii="Times New Roman" w:hAnsi="Times New Roman"/>
          <w:sz w:val="24"/>
          <w:szCs w:val="24"/>
        </w:rPr>
      </w:pPr>
    </w:p>
    <w:p w:rsidR="00F743D9" w:rsidRPr="00F743D9" w:rsidRDefault="00F743D9" w:rsidP="00F743D9">
      <w:pPr>
        <w:rPr>
          <w:rFonts w:ascii="Times New Roman" w:hAnsi="Times New Roman"/>
          <w:sz w:val="24"/>
          <w:szCs w:val="24"/>
        </w:rPr>
      </w:pPr>
    </w:p>
    <w:p w:rsidR="00F743D9" w:rsidRDefault="00F743D9" w:rsidP="00F743D9">
      <w:pPr>
        <w:rPr>
          <w:rFonts w:ascii="Times New Roman" w:hAnsi="Times New Roman"/>
          <w:sz w:val="24"/>
          <w:szCs w:val="24"/>
        </w:rPr>
      </w:pPr>
    </w:p>
    <w:p w:rsidR="00C7690A" w:rsidRPr="00F743D9" w:rsidRDefault="00F743D9" w:rsidP="00F743D9">
      <w:pPr>
        <w:tabs>
          <w:tab w:val="left" w:pos="31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sectPr w:rsidR="00C7690A" w:rsidRPr="00F743D9" w:rsidSect="0070650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A22" w:rsidRDefault="00AE5A22" w:rsidP="003C1DB2">
      <w:pPr>
        <w:spacing w:after="0" w:line="240" w:lineRule="auto"/>
      </w:pPr>
      <w:r>
        <w:separator/>
      </w:r>
    </w:p>
  </w:endnote>
  <w:endnote w:type="continuationSeparator" w:id="0">
    <w:p w:rsidR="00AE5A22" w:rsidRDefault="00AE5A22" w:rsidP="003C1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A22" w:rsidRDefault="00AE5A22" w:rsidP="003C1DB2">
      <w:pPr>
        <w:spacing w:after="0" w:line="240" w:lineRule="auto"/>
      </w:pPr>
      <w:r>
        <w:separator/>
      </w:r>
    </w:p>
  </w:footnote>
  <w:footnote w:type="continuationSeparator" w:id="0">
    <w:p w:rsidR="00AE5A22" w:rsidRDefault="00AE5A22" w:rsidP="003C1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7042F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E089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F26CF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E4442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BD20A61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B1B"/>
    <w:rsid w:val="00065453"/>
    <w:rsid w:val="000A0B0D"/>
    <w:rsid w:val="000B3B4D"/>
    <w:rsid w:val="00101963"/>
    <w:rsid w:val="001176E5"/>
    <w:rsid w:val="0015079E"/>
    <w:rsid w:val="0015553E"/>
    <w:rsid w:val="00175DCC"/>
    <w:rsid w:val="00255E26"/>
    <w:rsid w:val="002928EC"/>
    <w:rsid w:val="002B351F"/>
    <w:rsid w:val="002D343C"/>
    <w:rsid w:val="003074B4"/>
    <w:rsid w:val="00353303"/>
    <w:rsid w:val="00366EB0"/>
    <w:rsid w:val="003670F0"/>
    <w:rsid w:val="003B3117"/>
    <w:rsid w:val="003C1DB2"/>
    <w:rsid w:val="004122B8"/>
    <w:rsid w:val="00412DF1"/>
    <w:rsid w:val="004503FD"/>
    <w:rsid w:val="00476FD4"/>
    <w:rsid w:val="004A509C"/>
    <w:rsid w:val="004A708B"/>
    <w:rsid w:val="00513E0C"/>
    <w:rsid w:val="005B2081"/>
    <w:rsid w:val="005F6483"/>
    <w:rsid w:val="00602C6A"/>
    <w:rsid w:val="00622306"/>
    <w:rsid w:val="00680D54"/>
    <w:rsid w:val="006B65E2"/>
    <w:rsid w:val="00702F95"/>
    <w:rsid w:val="00706500"/>
    <w:rsid w:val="00743A41"/>
    <w:rsid w:val="007F231E"/>
    <w:rsid w:val="00800AE2"/>
    <w:rsid w:val="0080775D"/>
    <w:rsid w:val="008101DC"/>
    <w:rsid w:val="0081501F"/>
    <w:rsid w:val="00817D2B"/>
    <w:rsid w:val="00830D84"/>
    <w:rsid w:val="00863ADE"/>
    <w:rsid w:val="00875997"/>
    <w:rsid w:val="008831F2"/>
    <w:rsid w:val="009A40CF"/>
    <w:rsid w:val="009B6D91"/>
    <w:rsid w:val="00A06806"/>
    <w:rsid w:val="00A11489"/>
    <w:rsid w:val="00A54797"/>
    <w:rsid w:val="00AA7803"/>
    <w:rsid w:val="00AE5A22"/>
    <w:rsid w:val="00B315A6"/>
    <w:rsid w:val="00B31BD1"/>
    <w:rsid w:val="00B34180"/>
    <w:rsid w:val="00B67BAF"/>
    <w:rsid w:val="00BE5AD4"/>
    <w:rsid w:val="00C155BB"/>
    <w:rsid w:val="00C4121D"/>
    <w:rsid w:val="00C7690A"/>
    <w:rsid w:val="00C83262"/>
    <w:rsid w:val="00CB3318"/>
    <w:rsid w:val="00CD3B1B"/>
    <w:rsid w:val="00D648BC"/>
    <w:rsid w:val="00D90F7B"/>
    <w:rsid w:val="00DA772D"/>
    <w:rsid w:val="00E051FE"/>
    <w:rsid w:val="00E457BC"/>
    <w:rsid w:val="00F21143"/>
    <w:rsid w:val="00F307A9"/>
    <w:rsid w:val="00F329CF"/>
    <w:rsid w:val="00F36B38"/>
    <w:rsid w:val="00F73423"/>
    <w:rsid w:val="00F743D9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53E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3B31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rsid w:val="003B311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74B4"/>
    <w:pPr>
      <w:ind w:left="720"/>
      <w:contextualSpacing/>
    </w:pPr>
  </w:style>
  <w:style w:type="table" w:styleId="TabloKlavuzu">
    <w:name w:val="Table Grid"/>
    <w:basedOn w:val="NormalTablo"/>
    <w:uiPriority w:val="59"/>
    <w:rsid w:val="003074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B3117"/>
    <w:rPr>
      <w:rFonts w:ascii="Times New Roman" w:eastAsia="Times New Roman" w:hAnsi="Times New Roman"/>
      <w:b/>
      <w:sz w:val="16"/>
    </w:rPr>
  </w:style>
  <w:style w:type="character" w:customStyle="1" w:styleId="Balk6Char">
    <w:name w:val="Başlık 6 Char"/>
    <w:link w:val="Balk6"/>
    <w:rsid w:val="003B3117"/>
    <w:rPr>
      <w:rFonts w:ascii="Times New Roman" w:eastAsia="Times New Roman" w:hAnsi="Times New Roman"/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51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2B351F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3C1DB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3C1DB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C1DB2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3C1DB2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C76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F743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53E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3B31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rsid w:val="003B311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74B4"/>
    <w:pPr>
      <w:ind w:left="720"/>
      <w:contextualSpacing/>
    </w:pPr>
  </w:style>
  <w:style w:type="table" w:styleId="TabloKlavuzu">
    <w:name w:val="Table Grid"/>
    <w:basedOn w:val="NormalTablo"/>
    <w:uiPriority w:val="59"/>
    <w:rsid w:val="003074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B3117"/>
    <w:rPr>
      <w:rFonts w:ascii="Times New Roman" w:eastAsia="Times New Roman" w:hAnsi="Times New Roman"/>
      <w:b/>
      <w:sz w:val="16"/>
    </w:rPr>
  </w:style>
  <w:style w:type="character" w:customStyle="1" w:styleId="Balk6Char">
    <w:name w:val="Başlık 6 Char"/>
    <w:link w:val="Balk6"/>
    <w:rsid w:val="003B3117"/>
    <w:rPr>
      <w:rFonts w:ascii="Times New Roman" w:eastAsia="Times New Roman" w:hAnsi="Times New Roman"/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51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2B351F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3C1DB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3C1DB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C1DB2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3C1DB2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C76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F74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kan\Desktop\rapo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BEEA9-19F4-4CE1-A90D-DE9891977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rapor</Template>
  <TotalTime>0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4676</CharactersWithSpaces>
  <SharedDoc>false</SharedDoc>
  <HLinks>
    <vt:vector size="30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bey</dc:creator>
  <cp:lastModifiedBy>Buro</cp:lastModifiedBy>
  <cp:revision>2</cp:revision>
  <cp:lastPrinted>2010-06-06T15:09:00Z</cp:lastPrinted>
  <dcterms:created xsi:type="dcterms:W3CDTF">2022-05-30T12:29:00Z</dcterms:created>
  <dcterms:modified xsi:type="dcterms:W3CDTF">2022-05-30T12:29:00Z</dcterms:modified>
</cp:coreProperties>
</file>