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690A" w:rsidRPr="00B47A55" w:rsidRDefault="00C83262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2021-2022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EĞİTİM ÖĞRETİM YILI </w:t>
      </w:r>
    </w:p>
    <w:p w:rsidR="00C7690A" w:rsidRPr="00B47A55" w:rsidRDefault="006D045B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……………….</w:t>
      </w:r>
      <w:r w:rsidR="00BE1FF8">
        <w:rPr>
          <w:rFonts w:ascii="Times New Roman" w:hAnsi="Times New Roman"/>
          <w:bCs/>
          <w:sz w:val="24"/>
          <w:szCs w:val="24"/>
        </w:rPr>
        <w:t>LİSESİ</w:t>
      </w:r>
    </w:p>
    <w:p w:rsidR="00C7690A" w:rsidRPr="00B47A55" w:rsidRDefault="00BE1FF8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. 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SINIF REHBERLİK </w:t>
      </w:r>
      <w:r w:rsidR="00B31BD1" w:rsidRPr="00B47A55">
        <w:rPr>
          <w:rFonts w:ascii="Times New Roman" w:hAnsi="Times New Roman"/>
          <w:bCs/>
          <w:sz w:val="24"/>
          <w:szCs w:val="24"/>
        </w:rPr>
        <w:t>ÇALIŞMALARI DÖNEM SONU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5810"/>
      </w:tblGrid>
      <w:tr w:rsidR="00C7690A" w:rsidRPr="00B47A55" w:rsidTr="00B47A55">
        <w:tc>
          <w:tcPr>
            <w:tcW w:w="3320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7A55">
              <w:rPr>
                <w:rFonts w:ascii="Times New Roman" w:hAnsi="Times New Roman"/>
                <w:bCs/>
                <w:sz w:val="24"/>
                <w:szCs w:val="24"/>
              </w:rPr>
              <w:t>Sınıf/Şube:</w:t>
            </w:r>
          </w:p>
        </w:tc>
        <w:tc>
          <w:tcPr>
            <w:tcW w:w="5968" w:type="dxa"/>
            <w:shd w:val="clear" w:color="auto" w:fill="auto"/>
          </w:tcPr>
          <w:p w:rsidR="00C7690A" w:rsidRPr="00B47A55" w:rsidRDefault="00BE1FF8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83262" w:rsidRPr="00B47A55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…………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..</w:t>
            </w:r>
          </w:p>
        </w:tc>
      </w:tr>
    </w:tbl>
    <w:p w:rsidR="00C7690A" w:rsidRPr="00B47A55" w:rsidRDefault="00C7690A" w:rsidP="00C7690A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YAPILAN AYLIK ETKİNLİKLER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9042"/>
      </w:tblGrid>
      <w:tr w:rsidR="00C7690A" w:rsidRPr="00B47A55" w:rsidTr="00BE1FF8">
        <w:trPr>
          <w:trHeight w:val="1621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EYLÜL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Salgın Psikoeğitim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 Okulun yakın çevresini, bölümlerini ve okulda  çalışan personeli tanır.  (Hoş Geldin Dostum)"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Eğitim öğretim sürecine ilişkin yönetmeliklerin kendisini ilgilendiren kısımları hakkında bilgi sahibi olur. (Bilmekte Fayda Var)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İlgi ve hobilerini ayırt eder. (İlgi ve Hobi Koridoru)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034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EKİM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Okulunun ve sınıfının bir üyesi olduğunu fark eder.(Çimento Duygular)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 hazırlığına ilişkin sorumluluklarını üstlenir. (Keşke'lerin Değil İyi ki'lerin Olsun)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"Okulun eğitsel imkânları hakkında bilgi edinir.(Neler Oluyor Hayatta)"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"Yaşam değerlerinin farkına varır. (Değerlerimle Değerliyim)"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052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KASIM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"Kendi mesleki değerlerinin farkına varır.(Hangi Meslek Hangi Değer)"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"Kendi mesleki değerlerinin farkına varır.(Mesleki Değerlierim Ne Durumda)"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) </w:t>
            </w:r>
          </w:p>
          <w:p w:rsidR="006B65E2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"Akademik gelişimi için amaçlar oluşturur. (Amaç deyip Geçme)"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605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ARALIK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Okula devam etme ile akademik gelişimi arasındaki ilişkiyi değerlendirir. (Akademik Gelişim Merdiveni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"Kişilerarası ilişkilerde duyguları ifade etmenin önemini fark eder. (İlişkilerimin Enstrümanı: Duygular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 ve çevresinde risk oluşturabilecek durum ve ortamlara karşı kendisini korur.  (Riskli Durum Güvenli Davranış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Kısa ve uzun vadeli kariyer amaçlarını tekrar inceler. (Aklımda-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E457BC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Fiziksel, duygusal, sosyal ve kültürel açıdan bireysel farklılıkları kabul eder. (Farklı Parçalar Tek Bir Bütün-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OCAK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Mesleklerin zaman içindeki değişimini ve gelişimini takip eder. (Mesleklere Neler Oluyor?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"Zorbalık ve türlerini bilir. (Bir Torbada Dört Zorba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"Başlangıç sosyal becerileri kullanır. (İletişim Köprüsünün İki Ayağı:Konuşmak Ve Dinlemek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</w:tbl>
    <w:p w:rsidR="00C7690A" w:rsidRPr="00B47A55" w:rsidRDefault="00C7690A" w:rsidP="00C7690A">
      <w:pPr>
        <w:pStyle w:val="ListeParagraf"/>
        <w:spacing w:after="0"/>
        <w:ind w:left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 xml:space="preserve">*** Not: Sınıf rehberlik yıllık planına </w:t>
      </w:r>
      <w:r w:rsidR="00E457BC" w:rsidRPr="00B47A55">
        <w:rPr>
          <w:rFonts w:ascii="Times New Roman" w:hAnsi="Times New Roman"/>
          <w:bCs/>
        </w:rPr>
        <w:t>bağlı kalınarak doldurulmuştur.</w:t>
      </w:r>
    </w:p>
    <w:p w:rsidR="00C7690A" w:rsidRPr="00B47A55" w:rsidRDefault="00C7690A" w:rsidP="00B31BD1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  <w:t xml:space="preserve">         </w:t>
      </w:r>
      <w:r w:rsidRPr="00B47A55">
        <w:rPr>
          <w:rFonts w:ascii="Times New Roman" w:hAnsi="Times New Roman"/>
          <w:bCs/>
        </w:rPr>
        <w:tab/>
        <w:t xml:space="preserve">      10/01/2022</w:t>
      </w: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="006D045B" w:rsidRPr="00B47A55">
        <w:rPr>
          <w:rFonts w:hAnsi="Times New Roman"/>
          <w:bCs/>
          <w:lang w:val="en-US"/>
        </w:rPr>
        <w:t>………………</w:t>
      </w:r>
      <w:r w:rsidR="006D045B" w:rsidRPr="00B47A55">
        <w:rPr>
          <w:rFonts w:hAnsi="Times New Roman"/>
          <w:bCs/>
          <w:lang w:val="en-US"/>
        </w:rPr>
        <w:t>..</w:t>
      </w:r>
    </w:p>
    <w:p w:rsidR="00C7690A" w:rsidRPr="00B47A55" w:rsidRDefault="00E457BC" w:rsidP="00B47A55">
      <w:pPr>
        <w:tabs>
          <w:tab w:val="left" w:pos="6946"/>
        </w:tabs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 xml:space="preserve"> </w:t>
      </w:r>
      <w:r w:rsidRPr="00B47A55">
        <w:rPr>
          <w:rFonts w:ascii="Times New Roman" w:hAnsi="Times New Roman"/>
          <w:bCs/>
          <w:sz w:val="24"/>
          <w:szCs w:val="24"/>
        </w:rPr>
        <w:tab/>
      </w:r>
      <w:r w:rsidR="00BE1FF8">
        <w:rPr>
          <w:rFonts w:ascii="Times New Roman" w:hAnsi="Times New Roman"/>
          <w:bCs/>
          <w:sz w:val="24"/>
          <w:szCs w:val="24"/>
        </w:rPr>
        <w:t>9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- </w:t>
      </w:r>
      <w:r w:rsidRPr="00B47A55">
        <w:rPr>
          <w:rFonts w:ascii="Times New Roman" w:hAnsi="Times New Roman"/>
          <w:bCs/>
          <w:sz w:val="24"/>
          <w:szCs w:val="24"/>
        </w:rPr>
        <w:t xml:space="preserve"> Sınıf Öğretmeni</w:t>
      </w:r>
    </w:p>
    <w:sectPr w:rsidR="00C7690A" w:rsidRPr="00B47A5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 w15:restartNumberingAfterBreak="0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5453"/>
    <w:rsid w:val="000A0B0D"/>
    <w:rsid w:val="000B3B4D"/>
    <w:rsid w:val="00101963"/>
    <w:rsid w:val="0015079E"/>
    <w:rsid w:val="0015553E"/>
    <w:rsid w:val="00255E26"/>
    <w:rsid w:val="002928EC"/>
    <w:rsid w:val="002B351F"/>
    <w:rsid w:val="002D343C"/>
    <w:rsid w:val="003074B4"/>
    <w:rsid w:val="00353303"/>
    <w:rsid w:val="00366EB0"/>
    <w:rsid w:val="003670F0"/>
    <w:rsid w:val="003B3117"/>
    <w:rsid w:val="003C1DB2"/>
    <w:rsid w:val="004001D9"/>
    <w:rsid w:val="004122B8"/>
    <w:rsid w:val="00412DF1"/>
    <w:rsid w:val="004503FD"/>
    <w:rsid w:val="00476FD4"/>
    <w:rsid w:val="004A509C"/>
    <w:rsid w:val="005A4F48"/>
    <w:rsid w:val="005B2081"/>
    <w:rsid w:val="00602C6A"/>
    <w:rsid w:val="00622306"/>
    <w:rsid w:val="006B65E2"/>
    <w:rsid w:val="006D045B"/>
    <w:rsid w:val="00702F95"/>
    <w:rsid w:val="00706500"/>
    <w:rsid w:val="00743A41"/>
    <w:rsid w:val="007B621A"/>
    <w:rsid w:val="007F231E"/>
    <w:rsid w:val="00800AE2"/>
    <w:rsid w:val="0080775D"/>
    <w:rsid w:val="008101DC"/>
    <w:rsid w:val="00817D2B"/>
    <w:rsid w:val="00863ADE"/>
    <w:rsid w:val="00875997"/>
    <w:rsid w:val="008831F2"/>
    <w:rsid w:val="008C3019"/>
    <w:rsid w:val="009B6D91"/>
    <w:rsid w:val="00A06806"/>
    <w:rsid w:val="00A11489"/>
    <w:rsid w:val="00A54797"/>
    <w:rsid w:val="00AA7803"/>
    <w:rsid w:val="00B315A6"/>
    <w:rsid w:val="00B31BD1"/>
    <w:rsid w:val="00B47A55"/>
    <w:rsid w:val="00B67BAF"/>
    <w:rsid w:val="00BA15C2"/>
    <w:rsid w:val="00BE1FF8"/>
    <w:rsid w:val="00BE5AD4"/>
    <w:rsid w:val="00C155BB"/>
    <w:rsid w:val="00C4121D"/>
    <w:rsid w:val="00C7690A"/>
    <w:rsid w:val="00C83262"/>
    <w:rsid w:val="00CB3318"/>
    <w:rsid w:val="00CD3B1B"/>
    <w:rsid w:val="00D648BC"/>
    <w:rsid w:val="00D90F7B"/>
    <w:rsid w:val="00DA772D"/>
    <w:rsid w:val="00E051FE"/>
    <w:rsid w:val="00E457BC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chartTrackingRefBased/>
  <w15:docId w15:val="{875C6C94-6446-B943-AF6B-1B81C6DB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Üstbilgi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Altbilgi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Documents%20and%20Settings\okan\Desktop\rapo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Manager>Sınıf Öğretmeniyiz Biz</Manager>
  <Company>Sınıf Öğretmeniyiz Biz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2</cp:revision>
  <cp:lastPrinted>2010-06-06T16:09:00Z</cp:lastPrinted>
  <dcterms:created xsi:type="dcterms:W3CDTF">2022-01-23T08:51:00Z</dcterms:created>
  <dcterms:modified xsi:type="dcterms:W3CDTF">2022-01-23T08:51:00Z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