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690A" w:rsidRPr="00B31BD1" w:rsidRDefault="00C7690A" w:rsidP="00C7690A">
      <w:pPr>
        <w:pStyle w:val="ListeParagraf"/>
        <w:spacing w:after="0"/>
        <w:rPr>
          <w:rFonts w:ascii="Times New Roman" w:hAnsi="Times New Roman"/>
          <w:b/>
          <w:sz w:val="24"/>
          <w:szCs w:val="24"/>
        </w:rPr>
      </w:pPr>
    </w:p>
    <w:p w:rsidR="00C7690A" w:rsidRPr="00B31BD1" w:rsidRDefault="00C7690A" w:rsidP="00C7690A">
      <w:pPr>
        <w:pStyle w:val="ListeParagraf"/>
        <w:spacing w:after="0"/>
        <w:rPr>
          <w:rFonts w:ascii="Times New Roman" w:hAnsi="Times New Roman"/>
          <w:b/>
          <w:sz w:val="24"/>
          <w:szCs w:val="24"/>
        </w:rPr>
      </w:pPr>
    </w:p>
    <w:p w:rsidR="00C7690A" w:rsidRPr="00B31BD1" w:rsidRDefault="00C83262" w:rsidP="00C7690A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2021-2022</w:t>
      </w:r>
      <w:r w:rsidR="00C7690A" w:rsidRPr="00B31BD1">
        <w:rPr>
          <w:rFonts w:ascii="Times New Roman" w:hAnsi="Times New Roman"/>
          <w:b/>
          <w:sz w:val="24"/>
          <w:szCs w:val="24"/>
        </w:rPr>
        <w:t xml:space="preserve"> EĞİTİM ÖĞRETİM YILI </w:t>
      </w:r>
    </w:p>
    <w:p w:rsidR="00C7690A" w:rsidRPr="00B31BD1" w:rsidRDefault="00C83262" w:rsidP="00C83262">
      <w:pPr>
        <w:spacing w:line="36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ŞİNASİ</w:t>
      </w:r>
      <w:r w:rsidR="00C7690A" w:rsidRPr="00B31BD1">
        <w:rPr>
          <w:rFonts w:ascii="Times New Roman" w:hAnsi="Times New Roman"/>
          <w:b/>
          <w:sz w:val="24"/>
          <w:szCs w:val="24"/>
        </w:rPr>
        <w:t xml:space="preserve"> </w:t>
      </w:r>
      <w:r w:rsidR="0080775D">
        <w:rPr>
          <w:rFonts w:ascii="Times New Roman" w:hAnsi="Times New Roman"/>
          <w:b/>
          <w:sz w:val="24"/>
          <w:szCs w:val="24"/>
        </w:rPr>
        <w:t>İLKOKULU</w:t>
      </w:r>
    </w:p>
    <w:p w:rsidR="00C7690A" w:rsidRPr="00B31BD1" w:rsidRDefault="00C7690A" w:rsidP="00C7690A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31BD1">
        <w:rPr>
          <w:rFonts w:ascii="Times New Roman" w:hAnsi="Times New Roman"/>
          <w:b/>
          <w:sz w:val="24"/>
          <w:szCs w:val="24"/>
        </w:rPr>
        <w:t xml:space="preserve">SINIF REHBERLİK </w:t>
      </w:r>
      <w:r w:rsidR="00B31BD1" w:rsidRPr="00B31BD1">
        <w:rPr>
          <w:rFonts w:ascii="Times New Roman" w:hAnsi="Times New Roman"/>
          <w:b/>
          <w:sz w:val="24"/>
          <w:szCs w:val="24"/>
        </w:rPr>
        <w:t xml:space="preserve">ÇALIŞMALARI </w:t>
      </w:r>
      <w:r w:rsidR="00B31BD1">
        <w:rPr>
          <w:rFonts w:ascii="Times New Roman" w:hAnsi="Times New Roman"/>
          <w:b/>
          <w:sz w:val="24"/>
          <w:szCs w:val="24"/>
        </w:rPr>
        <w:t xml:space="preserve">DÖNEM </w:t>
      </w:r>
      <w:r w:rsidR="00B31BD1" w:rsidRPr="00B31BD1">
        <w:rPr>
          <w:rFonts w:ascii="Times New Roman" w:hAnsi="Times New Roman"/>
          <w:b/>
          <w:sz w:val="24"/>
          <w:szCs w:val="24"/>
        </w:rPr>
        <w:t>SONU</w:t>
      </w:r>
      <w:r w:rsidRPr="00B31BD1">
        <w:rPr>
          <w:rFonts w:ascii="Times New Roman" w:hAnsi="Times New Roman"/>
          <w:b/>
          <w:sz w:val="24"/>
          <w:szCs w:val="24"/>
        </w:rPr>
        <w:t xml:space="preserve"> ÇALIŞMA RAPORU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5787"/>
      </w:tblGrid>
      <w:tr w:rsidR="00C7690A" w:rsidRPr="00B31BD1" w:rsidTr="00A06806">
        <w:tc>
          <w:tcPr>
            <w:tcW w:w="351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t>Sınıf/Şube:</w:t>
            </w:r>
          </w:p>
        </w:tc>
        <w:tc>
          <w:tcPr>
            <w:tcW w:w="6411" w:type="dxa"/>
            <w:shd w:val="clear" w:color="auto" w:fill="auto"/>
          </w:tcPr>
          <w:p w:rsidR="00C7690A" w:rsidRPr="00B31BD1" w:rsidRDefault="00C83262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1 - </w:t>
            </w:r>
            <w:r w:rsidR="004001D9">
              <w:rPr>
                <w:rFonts w:hAnsi="Times New Roman"/>
                <w:b/>
                <w:sz w:val="24"/>
                <w:szCs w:val="24"/>
                <w:lang w:val="en-US"/>
              </w:rPr>
              <w:t>L</w:t>
            </w:r>
          </w:p>
        </w:tc>
      </w:tr>
      <w:tr w:rsidR="00C7690A" w:rsidRPr="00B31BD1" w:rsidTr="00A06806">
        <w:tc>
          <w:tcPr>
            <w:tcW w:w="351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t>Sınıf Rehber Öğretmeni:</w:t>
            </w:r>
          </w:p>
        </w:tc>
        <w:tc>
          <w:tcPr>
            <w:tcW w:w="6411" w:type="dxa"/>
            <w:shd w:val="clear" w:color="auto" w:fill="auto"/>
          </w:tcPr>
          <w:p w:rsidR="00C7690A" w:rsidRPr="00B31BD1" w:rsidRDefault="004001D9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hAnsi="Times New Roman"/>
                <w:b/>
                <w:sz w:val="24"/>
                <w:szCs w:val="24"/>
                <w:lang w:val="en-US"/>
              </w:rPr>
              <w:t>Alex De Souza</w:t>
            </w:r>
          </w:p>
        </w:tc>
      </w:tr>
    </w:tbl>
    <w:p w:rsidR="00C7690A" w:rsidRPr="00B31BD1" w:rsidRDefault="00C7690A" w:rsidP="00C7690A">
      <w:pPr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B31BD1">
        <w:rPr>
          <w:rFonts w:ascii="Times New Roman" w:hAnsi="Times New Roman"/>
          <w:b/>
          <w:sz w:val="24"/>
          <w:szCs w:val="24"/>
        </w:rPr>
        <w:t>YAPILAN AYLIK ETKİNLİKLER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7719"/>
      </w:tblGrid>
      <w:tr w:rsidR="00C7690A" w:rsidRPr="00B31BD1" w:rsidTr="00B31BD1">
        <w:tc>
          <w:tcPr>
            <w:tcW w:w="135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t>EYLÜL</w:t>
            </w:r>
          </w:p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C7690A" w:rsidRDefault="00AA7803" w:rsidP="00AA7803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Kalbimin Duygu Yüzü etkinliği yapıldı, okula başlamaya ilişkin duyguları anlatıldı.</w:t>
            </w:r>
          </w:p>
          <w:p w:rsidR="00AA7803" w:rsidRDefault="00AA7803" w:rsidP="00AA7803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Okulun bölümlerini ve okulda çalışan personeli tanımaları için “Ziyaretçilerimiz Var” etkinliği yapıldı.</w:t>
            </w:r>
          </w:p>
          <w:p w:rsidR="00B31BD1" w:rsidRPr="00B31BD1" w:rsidRDefault="00B31BD1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690A" w:rsidRPr="00B31BD1" w:rsidTr="00B31BD1">
        <w:tc>
          <w:tcPr>
            <w:tcW w:w="135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t>EKİM</w:t>
            </w:r>
          </w:p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C7690A" w:rsidRDefault="00AA7803" w:rsidP="00AA7803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Okulumuzun bölümlerini ve okulda çalışanları öğrenmek için “Okulumuzu Geziyoruz” etkinliği yapıldı.</w:t>
            </w:r>
          </w:p>
          <w:p w:rsidR="00AA7803" w:rsidRDefault="00AA7803" w:rsidP="00AA7803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Okulumuzun etrafını tanımamız için “Bil Bakalım” etkinliği yapıldı.</w:t>
            </w:r>
          </w:p>
          <w:p w:rsidR="00AA7803" w:rsidRDefault="00AA7803" w:rsidP="00AA7803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Kuralların yaşamını kolaylaştıracağını kavrayabilmeleri için “Kolaylaştır Hayatı” etkinliği yapıldı.</w:t>
            </w:r>
          </w:p>
          <w:p w:rsidR="00AA7803" w:rsidRDefault="00AA7803" w:rsidP="00AA7803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Okuldaki riskli olabilecek durumları, ortam ve davranışları açıklamak için “Okuldaki Riskleri Biliyorum” etkinliği yapıldı.</w:t>
            </w:r>
          </w:p>
          <w:p w:rsidR="00B31BD1" w:rsidRPr="00B31BD1" w:rsidRDefault="00B31BD1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690A" w:rsidRPr="00B31BD1" w:rsidTr="00B31BD1">
        <w:tc>
          <w:tcPr>
            <w:tcW w:w="135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t>KASIM</w:t>
            </w:r>
          </w:p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C7690A" w:rsidRDefault="006B65E2" w:rsidP="00AA7803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Günlük yaşamda yaptığı tercihleri açıklamak için “Benim Seçimlerim” etkinliği yapıldı.</w:t>
            </w:r>
          </w:p>
          <w:p w:rsidR="006B65E2" w:rsidRDefault="006B65E2" w:rsidP="00AA7803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Günlük yaşamda yaptığı tercihleri etkileyen faktörleri fark etmek için “Neden Tercih Ediyorum” etkinliği yapıldı.</w:t>
            </w:r>
          </w:p>
          <w:p w:rsidR="006B65E2" w:rsidRDefault="006B65E2" w:rsidP="006B65E2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Yaşamdaki rol ve sorumluluklarına örnek verebilmek için “Rollerim ve Sorumluluklarım” etkinliği yapıldı.</w:t>
            </w:r>
          </w:p>
          <w:p w:rsidR="00B31BD1" w:rsidRDefault="006B65E2" w:rsidP="006B65E2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6B65E2">
              <w:rPr>
                <w:rFonts w:ascii="Times New Roman" w:hAnsi="Times New Roman"/>
                <w:b/>
                <w:sz w:val="24"/>
                <w:szCs w:val="24"/>
              </w:rPr>
              <w:t>Her çocuğun hak ve sorumlulukları olduğunu bilmesi için “Çocuk Hakları Sözleşmem” etkinliği yapıldı.</w:t>
            </w:r>
          </w:p>
          <w:p w:rsidR="006B65E2" w:rsidRPr="00B31BD1" w:rsidRDefault="006B65E2" w:rsidP="006B65E2">
            <w:pPr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690A" w:rsidRPr="00B31BD1" w:rsidTr="00B31BD1">
        <w:tc>
          <w:tcPr>
            <w:tcW w:w="135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t>ARALIK</w:t>
            </w:r>
          </w:p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C7690A" w:rsidRDefault="006B65E2" w:rsidP="006B65E2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Fiziksel özelliklerini söylemesi için “Fiziksel Özelliklerimi Biliyorum” etkinliği yapıldı.</w:t>
            </w:r>
          </w:p>
          <w:p w:rsidR="006B65E2" w:rsidRDefault="006B65E2" w:rsidP="006B65E2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Bireylerin birbirinden fiziksel açıdan farklılığının doğal olduğunu bilmesi için “Doğal Olarak Farklıyım” etkinliği yapıldı.</w:t>
            </w:r>
          </w:p>
          <w:p w:rsidR="006B65E2" w:rsidRDefault="006B65E2" w:rsidP="006B65E2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Yakın çevresindeki kişilerin mesleklerini tanıması için “Meslekleri Oynayabilirim” etkinliği yapıldı.</w:t>
            </w:r>
          </w:p>
          <w:p w:rsidR="006B65E2" w:rsidRDefault="006B65E2" w:rsidP="006B65E2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Yaşadığı duyguları fark edebilmesi için “</w:t>
            </w:r>
            <w:r w:rsidR="00E457BC">
              <w:rPr>
                <w:rFonts w:ascii="Times New Roman" w:hAnsi="Times New Roman"/>
                <w:b/>
                <w:sz w:val="24"/>
                <w:szCs w:val="24"/>
              </w:rPr>
              <w:t>Duygum ve Ben” etkinliği yapıldı.</w:t>
            </w:r>
          </w:p>
          <w:p w:rsidR="00B31BD1" w:rsidRDefault="00E457BC" w:rsidP="00E457BC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E457BC">
              <w:rPr>
                <w:rFonts w:ascii="Times New Roman" w:hAnsi="Times New Roman"/>
                <w:b/>
                <w:sz w:val="24"/>
                <w:szCs w:val="24"/>
              </w:rPr>
              <w:t>Duyguların uygun olan ve olmayan ifade etme biçimlerini ayırt etmek için “Perde Arkasındaki Duygular” etkinliği yapıldı.</w:t>
            </w:r>
          </w:p>
          <w:p w:rsidR="00E457BC" w:rsidRPr="00B31BD1" w:rsidRDefault="00E457BC" w:rsidP="00E457BC">
            <w:pPr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690A" w:rsidRPr="00B31BD1" w:rsidTr="00B31BD1">
        <w:tc>
          <w:tcPr>
            <w:tcW w:w="1350" w:type="dxa"/>
            <w:shd w:val="clear" w:color="auto" w:fill="auto"/>
          </w:tcPr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1B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OCAK</w:t>
            </w:r>
          </w:p>
          <w:p w:rsidR="00C7690A" w:rsidRPr="00B31BD1" w:rsidRDefault="00C7690A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E457BC" w:rsidRPr="00BA15C2" w:rsidRDefault="00BA15C2" w:rsidP="00E457BC">
            <w:pPr>
              <w:numPr>
                <w:ilvl w:val="0"/>
                <w:numId w:val="3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BA15C2"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Pr="00BA15C2">
              <w:rPr>
                <w:rFonts w:ascii="Times New Roman" w:hAnsi="Times New Roman"/>
                <w:b/>
                <w:sz w:val="24"/>
                <w:szCs w:val="24"/>
              </w:rPr>
              <w:instrText xml:space="preserve"> HYPERLINK "http://www.egitimhane.com" </w:instrText>
            </w:r>
            <w:r w:rsidRPr="00BA15C2">
              <w:rPr>
                <w:rFonts w:ascii="Times New Roman" w:hAnsi="Times New Roman"/>
                <w:b/>
                <w:sz w:val="24"/>
                <w:szCs w:val="24"/>
              </w:rPr>
            </w:r>
            <w:r w:rsidRPr="00BA15C2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E457BC" w:rsidRPr="00BA15C2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Duyguların uygun olan ve olmayan ifade etme biçimlerini ayırt etmek için “Duygularım Özel Uygun İfade Etmek Güzel” etkinliği yapıldı.</w:t>
            </w:r>
          </w:p>
          <w:p w:rsidR="00E457BC" w:rsidRPr="00BA15C2" w:rsidRDefault="00E457BC" w:rsidP="00E457BC">
            <w:pPr>
              <w:numPr>
                <w:ilvl w:val="0"/>
                <w:numId w:val="3"/>
              </w:numPr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BA15C2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Duyguların; beden diliyle, davranışlar ve yaşanan olaylarla ilişkisini kurabilmek için “Duygu Kutusu” etkinliği yapıldı.</w:t>
            </w:r>
          </w:p>
          <w:p w:rsidR="00B31BD1" w:rsidRPr="00BA15C2" w:rsidRDefault="00E457BC" w:rsidP="00C7690A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BA15C2">
              <w:rPr>
                <w:rStyle w:val="Kpr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Okul içinde ve dışında yapmaktan hoşlandığı etkinlikleri fark edebilmesi için “Fotoğrafa Gülümse” etkinliği yapıldı.</w:t>
            </w:r>
            <w:r w:rsidR="00BA15C2" w:rsidRPr="00BA15C2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  <w:p w:rsidR="00B31BD1" w:rsidRPr="00B31BD1" w:rsidRDefault="00B31BD1" w:rsidP="00C769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7690A" w:rsidRPr="00B31BD1" w:rsidRDefault="00C7690A" w:rsidP="00C7690A">
      <w:pPr>
        <w:pStyle w:val="ListeParagraf"/>
        <w:spacing w:after="0"/>
        <w:ind w:left="0"/>
        <w:rPr>
          <w:rFonts w:ascii="Times New Roman" w:hAnsi="Times New Roman"/>
          <w:b/>
        </w:rPr>
      </w:pPr>
      <w:r w:rsidRPr="00B31BD1">
        <w:rPr>
          <w:rFonts w:ascii="Times New Roman" w:hAnsi="Times New Roman"/>
          <w:b/>
        </w:rPr>
        <w:t xml:space="preserve">*** Not: Sınıf rehberlik yıllık planına </w:t>
      </w:r>
      <w:r w:rsidR="00E457BC">
        <w:rPr>
          <w:rFonts w:ascii="Times New Roman" w:hAnsi="Times New Roman"/>
          <w:b/>
        </w:rPr>
        <w:t>bağlı kalınarak doldurulmuştur.</w:t>
      </w:r>
    </w:p>
    <w:p w:rsidR="00C7690A" w:rsidRPr="00B31BD1" w:rsidRDefault="00C7690A" w:rsidP="00C7690A">
      <w:pPr>
        <w:pStyle w:val="ListeParagraf"/>
        <w:spacing w:after="0"/>
        <w:rPr>
          <w:rFonts w:ascii="Times New Roman" w:hAnsi="Times New Roman"/>
          <w:b/>
        </w:rPr>
      </w:pPr>
    </w:p>
    <w:p w:rsidR="00C7690A" w:rsidRPr="00B31BD1" w:rsidRDefault="00C7690A" w:rsidP="00B31BD1">
      <w:pPr>
        <w:pStyle w:val="ListeParagraf"/>
        <w:spacing w:after="0"/>
        <w:ind w:left="0"/>
        <w:rPr>
          <w:rFonts w:ascii="Times New Roman" w:hAnsi="Times New Roman"/>
          <w:b/>
        </w:rPr>
      </w:pPr>
    </w:p>
    <w:p w:rsidR="00C7690A" w:rsidRPr="00B31BD1" w:rsidRDefault="00E457BC" w:rsidP="00C7690A">
      <w:pPr>
        <w:pStyle w:val="ListeParagraf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</w:t>
      </w:r>
      <w:r>
        <w:rPr>
          <w:rFonts w:ascii="Times New Roman" w:hAnsi="Times New Roman"/>
          <w:b/>
        </w:rPr>
        <w:tab/>
        <w:t xml:space="preserve">      10/01/2022</w:t>
      </w:r>
    </w:p>
    <w:p w:rsidR="00C7690A" w:rsidRPr="00B31BD1" w:rsidRDefault="00E457BC" w:rsidP="00C7690A">
      <w:pPr>
        <w:pStyle w:val="ListeParagraf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4001D9">
        <w:rPr>
          <w:rFonts w:hAnsi="Times New Roman"/>
          <w:b/>
          <w:lang w:val="en-US"/>
        </w:rPr>
        <w:t xml:space="preserve">      Fatih ALP</w:t>
      </w:r>
    </w:p>
    <w:p w:rsidR="00BA15C2" w:rsidRDefault="00E457BC" w:rsidP="00255E26">
      <w:pPr>
        <w:tabs>
          <w:tab w:val="left" w:pos="6946"/>
        </w:tabs>
        <w:spacing w:after="0"/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>1-</w:t>
      </w:r>
      <w:r w:rsidR="004001D9">
        <w:rPr>
          <w:rFonts w:hAnsi="Times New Roman"/>
          <w:b/>
          <w:sz w:val="24"/>
          <w:szCs w:val="24"/>
          <w:lang w:val="en-US"/>
        </w:rPr>
        <w:t>L</w:t>
      </w:r>
      <w:r>
        <w:rPr>
          <w:rFonts w:ascii="Times New Roman" w:hAnsi="Times New Roman"/>
          <w:b/>
          <w:sz w:val="24"/>
          <w:szCs w:val="24"/>
        </w:rPr>
        <w:t xml:space="preserve"> Sınıf Öğretmeni</w:t>
      </w:r>
    </w:p>
    <w:p w:rsidR="00BA15C2" w:rsidRPr="00BA15C2" w:rsidRDefault="00BA15C2" w:rsidP="00BA15C2">
      <w:pPr>
        <w:rPr>
          <w:rFonts w:ascii="Times New Roman" w:hAnsi="Times New Roman"/>
          <w:sz w:val="24"/>
          <w:szCs w:val="24"/>
        </w:rPr>
      </w:pPr>
    </w:p>
    <w:p w:rsidR="00BA15C2" w:rsidRPr="00BA15C2" w:rsidRDefault="00BA15C2" w:rsidP="00BA15C2">
      <w:pPr>
        <w:rPr>
          <w:rFonts w:ascii="Times New Roman" w:hAnsi="Times New Roman"/>
          <w:sz w:val="24"/>
          <w:szCs w:val="24"/>
        </w:rPr>
      </w:pPr>
    </w:p>
    <w:p w:rsidR="00BA15C2" w:rsidRPr="00BA15C2" w:rsidRDefault="00BA15C2" w:rsidP="00BA15C2">
      <w:pPr>
        <w:rPr>
          <w:rFonts w:ascii="Times New Roman" w:hAnsi="Times New Roman"/>
          <w:sz w:val="24"/>
          <w:szCs w:val="24"/>
        </w:rPr>
      </w:pPr>
    </w:p>
    <w:p w:rsidR="00BA15C2" w:rsidRPr="00BA15C2" w:rsidRDefault="00BA15C2" w:rsidP="00BA15C2">
      <w:pPr>
        <w:rPr>
          <w:rFonts w:ascii="Times New Roman" w:hAnsi="Times New Roman"/>
          <w:sz w:val="24"/>
          <w:szCs w:val="24"/>
        </w:rPr>
      </w:pPr>
    </w:p>
    <w:p w:rsidR="00BA15C2" w:rsidRDefault="00BA15C2" w:rsidP="00BA15C2">
      <w:pPr>
        <w:rPr>
          <w:rFonts w:ascii="Times New Roman" w:hAnsi="Times New Roman"/>
          <w:sz w:val="24"/>
          <w:szCs w:val="24"/>
        </w:rPr>
      </w:pPr>
    </w:p>
    <w:p w:rsidR="00BA15C2" w:rsidRDefault="00BA15C2" w:rsidP="00BA15C2">
      <w:pPr>
        <w:rPr>
          <w:rFonts w:ascii="Times New Roman" w:hAnsi="Times New Roman"/>
          <w:sz w:val="24"/>
          <w:szCs w:val="24"/>
        </w:rPr>
      </w:pPr>
    </w:p>
    <w:p w:rsidR="00C7690A" w:rsidRPr="00BA15C2" w:rsidRDefault="00BA15C2" w:rsidP="00BA15C2">
      <w:pPr>
        <w:tabs>
          <w:tab w:val="left" w:pos="36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C7690A" w:rsidRPr="00BA15C2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79C497C"/>
    <w:lvl w:ilvl="0" w:tplc="424A96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BD9CA30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4F968482"/>
    <w:lvl w:ilvl="0" w:tplc="CD667E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4A088370"/>
    <w:lvl w:ilvl="0" w:tplc="57C0B8C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506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226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946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66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86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106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826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546" w:hanging="180"/>
      </w:pPr>
    </w:lvl>
  </w:abstractNum>
  <w:abstractNum w:abstractNumId="4" w15:restartNumberingAfterBreak="0">
    <w:nsid w:val="00000005"/>
    <w:multiLevelType w:val="hybridMultilevel"/>
    <w:tmpl w:val="FF90B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attachedTemplate r:id="rId1"/>
  <w:defaultTabStop w:val="708"/>
  <w:doNotShadeFormData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65453"/>
    <w:rsid w:val="000A0B0D"/>
    <w:rsid w:val="000B3B4D"/>
    <w:rsid w:val="00101963"/>
    <w:rsid w:val="0015079E"/>
    <w:rsid w:val="0015553E"/>
    <w:rsid w:val="00255E26"/>
    <w:rsid w:val="002928EC"/>
    <w:rsid w:val="002B351F"/>
    <w:rsid w:val="002D343C"/>
    <w:rsid w:val="003074B4"/>
    <w:rsid w:val="00353303"/>
    <w:rsid w:val="00366EB0"/>
    <w:rsid w:val="003670F0"/>
    <w:rsid w:val="003B3117"/>
    <w:rsid w:val="003C1DB2"/>
    <w:rsid w:val="004001D9"/>
    <w:rsid w:val="004122B8"/>
    <w:rsid w:val="00412DF1"/>
    <w:rsid w:val="004503FD"/>
    <w:rsid w:val="00476FD4"/>
    <w:rsid w:val="004A509C"/>
    <w:rsid w:val="005B2081"/>
    <w:rsid w:val="00602C6A"/>
    <w:rsid w:val="00622306"/>
    <w:rsid w:val="006B65E2"/>
    <w:rsid w:val="00702F95"/>
    <w:rsid w:val="00706500"/>
    <w:rsid w:val="00743A41"/>
    <w:rsid w:val="007F231E"/>
    <w:rsid w:val="00800AE2"/>
    <w:rsid w:val="0080775D"/>
    <w:rsid w:val="008101DC"/>
    <w:rsid w:val="00817D2B"/>
    <w:rsid w:val="00863ADE"/>
    <w:rsid w:val="00865E92"/>
    <w:rsid w:val="00875997"/>
    <w:rsid w:val="008831F2"/>
    <w:rsid w:val="009B6D68"/>
    <w:rsid w:val="009B6D91"/>
    <w:rsid w:val="00A06806"/>
    <w:rsid w:val="00A11489"/>
    <w:rsid w:val="00A54797"/>
    <w:rsid w:val="00AA7803"/>
    <w:rsid w:val="00B315A6"/>
    <w:rsid w:val="00B31BD1"/>
    <w:rsid w:val="00B67BAF"/>
    <w:rsid w:val="00BA15C2"/>
    <w:rsid w:val="00BE5AD4"/>
    <w:rsid w:val="00C155BB"/>
    <w:rsid w:val="00C4121D"/>
    <w:rsid w:val="00C7690A"/>
    <w:rsid w:val="00C83262"/>
    <w:rsid w:val="00CB3318"/>
    <w:rsid w:val="00CD3B1B"/>
    <w:rsid w:val="00D648BC"/>
    <w:rsid w:val="00D90F7B"/>
    <w:rsid w:val="00DA772D"/>
    <w:rsid w:val="00E051FE"/>
    <w:rsid w:val="00E457BC"/>
    <w:rsid w:val="00F307A9"/>
    <w:rsid w:val="00F73423"/>
    <w:rsid w:val="00F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0D31FB2"/>
  <w14:defaultImageDpi w14:val="0"/>
  <w15:chartTrackingRefBased/>
  <w15:docId w15:val="{DC7E7343-8488-C348-A1A0-2B4AFD43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rPr>
      <w:rFonts w:ascii="Calibri" w:eastAsia="Calibri" w:hAnsi="Calibri" w:cs="Times New Roman"/>
    </w:rPr>
  </w:style>
  <w:style w:type="table" w:default="1" w:styleId="NormalTablo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</w:style>
  <w:style w:type="paragraph" w:styleId="ListeParagraf">
    <w:name w:val="List Paragraph"/>
    <w:basedOn w:val="Normal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styleId="stbilgi">
    <w:name w:val="Üstbilgi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Altbilgi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BA15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Documents%20and%20Settings\okan\Desktop\rapo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rapor.dot</Template>
  <TotalTime>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Links>
    <vt:vector size="12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bey</dc:creator>
  <cp:keywords/>
  <cp:lastModifiedBy>Hasan Ayık</cp:lastModifiedBy>
  <cp:revision>3</cp:revision>
  <cp:lastPrinted>2010-06-06T16:09:00Z</cp:lastPrinted>
  <dcterms:created xsi:type="dcterms:W3CDTF">2022-01-12T06:25:00Z</dcterms:created>
  <dcterms:modified xsi:type="dcterms:W3CDTF">2022-01-12T06:25:00Z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98318fcf2dee4b62b6a0062c1985feeb</vt:lpwstr>
  </property>
</Properties>
</file>